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E37ED" w:rsidR="001B28C7" w:rsidP="00E12364" w:rsidRDefault="001B28C7" w14:paraId="7e48f6c" w14:textId="7e48f6c">
      <w:pPr>
        <w:spacing w:after="0"/>
        <w:jc w:val="both"/>
        <w15:collapsed w:val="false"/>
        <w:rPr>
          <w:rFonts w:ascii="Arial" w:hAnsi="Arial" w:cs="Arial"/>
        </w:rPr>
      </w:pPr>
      <w:r w:rsidRPr="005E37ED">
        <w:rPr>
          <w:rFonts w:ascii="Arial" w:hAnsi="Arial" w:cs="Arial"/>
        </w:rPr>
        <w:t xml:space="preserve">        REPUBLIKA HRVATSKA</w:t>
      </w:r>
    </w:p>
    <w:p w:rsidRPr="005E37ED" w:rsidR="001B28C7" w:rsidP="00E12364" w:rsidRDefault="001B28C7">
      <w:pPr>
        <w:spacing w:after="0"/>
        <w:jc w:val="both"/>
        <w:rPr>
          <w:rFonts w:ascii="Arial" w:hAnsi="Arial" w:cs="Arial"/>
        </w:rPr>
      </w:pPr>
      <w:r w:rsidRPr="005E37ED">
        <w:rPr>
          <w:rFonts w:ascii="Arial" w:hAnsi="Arial" w:cs="Arial"/>
        </w:rPr>
        <w:t xml:space="preserve">TRGOVAČKI SUD U VARAŽDINU            </w:t>
      </w:r>
      <w:r w:rsidRPr="005E37ED">
        <w:rPr>
          <w:rFonts w:ascii="Arial" w:hAnsi="Arial" w:cs="Arial"/>
        </w:rPr>
        <w:tab/>
      </w:r>
      <w:r w:rsidRPr="005E37ED">
        <w:rPr>
          <w:rFonts w:ascii="Arial" w:hAnsi="Arial" w:cs="Arial"/>
        </w:rPr>
        <w:tab/>
        <w:t xml:space="preserve">         </w:t>
      </w:r>
    </w:p>
    <w:p w:rsidRPr="005E37ED" w:rsidR="00DF1C6A" w:rsidP="00162196" w:rsidRDefault="005E37ED">
      <w:pPr>
        <w:pStyle w:val="Zaglavlje"/>
        <w:rPr>
          <w:rFonts w:ascii="Arial" w:hAnsi="Arial" w:cs="Arial"/>
        </w:rPr>
      </w:pPr>
      <w:r>
        <w:rPr>
          <w:rStyle w:val="PozadinaSvijetloCrvena"/>
          <w:rFonts w:ascii="Arial" w:hAnsi="Arial" w:cs="Arial"/>
          <w:shd w:val="clear" w:color="auto" w:fill="auto"/>
        </w:rPr>
        <w:t>Poslovni broj: 2 St-344/2021-</w:t>
      </w:r>
      <w:r w:rsidR="00CA150D">
        <w:rPr>
          <w:rStyle w:val="PozadinaSvijetloCrvena"/>
          <w:rFonts w:ascii="Arial" w:hAnsi="Arial" w:cs="Arial"/>
          <w:shd w:val="clear" w:color="auto" w:fill="auto"/>
        </w:rPr>
        <w:t>23</w:t>
      </w:r>
      <w:r w:rsidRPr="005E37ED">
        <w:rPr>
          <w:rStyle w:val="PozadinaSvijetloCrvena"/>
          <w:rFonts w:ascii="Arial" w:hAnsi="Arial" w:cs="Arial"/>
          <w:shd w:val="clear" w:color="auto" w:fill="auto"/>
        </w:rPr>
        <w:t xml:space="preserve"> </w:t>
      </w:r>
    </w:p>
    <w:p w:rsidRPr="005E37ED" w:rsidR="001B28C7" w:rsidP="00E12364" w:rsidRDefault="001B28C7">
      <w:pPr>
        <w:spacing w:after="0"/>
        <w:jc w:val="center"/>
        <w:rPr>
          <w:rFonts w:ascii="Arial" w:hAnsi="Arial" w:cs="Arial"/>
        </w:rPr>
      </w:pPr>
      <w:r w:rsidRPr="005E37ED">
        <w:rPr>
          <w:rFonts w:ascii="Arial" w:hAnsi="Arial" w:cs="Arial"/>
        </w:rPr>
        <w:t>Z A P I S N I K</w:t>
      </w:r>
    </w:p>
    <w:p w:rsidRPr="005E37ED" w:rsidR="001B28C7" w:rsidP="00E12364" w:rsidRDefault="001B28C7">
      <w:pPr>
        <w:spacing w:after="0"/>
        <w:jc w:val="center"/>
        <w:rPr>
          <w:rFonts w:ascii="Arial" w:hAnsi="Arial" w:cs="Arial"/>
        </w:rPr>
      </w:pPr>
      <w:r w:rsidRPr="005E37ED">
        <w:rPr>
          <w:rFonts w:ascii="Arial" w:hAnsi="Arial" w:cs="Arial"/>
        </w:rPr>
        <w:t xml:space="preserve">od </w:t>
      </w:r>
      <w:r w:rsidR="00CA150D">
        <w:rPr>
          <w:rFonts w:ascii="Arial" w:hAnsi="Arial" w:cs="Arial"/>
        </w:rPr>
        <w:t>15. ožujka 2022</w:t>
      </w:r>
      <w:r w:rsidR="005E37ED">
        <w:rPr>
          <w:rFonts w:ascii="Arial" w:hAnsi="Arial" w:cs="Arial"/>
        </w:rPr>
        <w:t xml:space="preserve">.          </w:t>
      </w:r>
    </w:p>
    <w:p w:rsidRPr="005E37ED" w:rsidR="001B28C7" w:rsidP="00E12364" w:rsidRDefault="001B28C7">
      <w:pPr>
        <w:spacing w:after="0"/>
        <w:jc w:val="center"/>
        <w:rPr>
          <w:rFonts w:ascii="Arial" w:hAnsi="Arial" w:cs="Arial"/>
          <w:color w:val="000000"/>
        </w:rPr>
      </w:pPr>
      <w:r w:rsidRPr="005E37ED">
        <w:rPr>
          <w:rFonts w:ascii="Arial" w:hAnsi="Arial" w:cs="Arial"/>
          <w:color w:val="000000"/>
        </w:rPr>
        <w:t>sastavljen kod Trgovačkog suda u Varaždinu</w:t>
      </w:r>
    </w:p>
    <w:p w:rsidRPr="005E37ED" w:rsidR="001B28C7" w:rsidP="00E12364" w:rsidRDefault="001B28C7">
      <w:pPr>
        <w:spacing w:after="0"/>
        <w:jc w:val="center"/>
        <w:rPr>
          <w:rFonts w:ascii="Arial" w:hAnsi="Arial" w:cs="Arial"/>
          <w:color w:val="000000"/>
        </w:rPr>
      </w:pPr>
      <w:r w:rsidRPr="005E37ED">
        <w:rPr>
          <w:rFonts w:ascii="Arial" w:hAnsi="Arial" w:cs="Arial"/>
          <w:color w:val="000000"/>
        </w:rPr>
        <w:t xml:space="preserve">o održanom </w:t>
      </w:r>
      <w:r w:rsidRPr="005E37ED" w:rsidR="001F7F5A">
        <w:rPr>
          <w:rFonts w:ascii="Arial" w:hAnsi="Arial" w:cs="Arial"/>
          <w:color w:val="000000"/>
        </w:rPr>
        <w:t>ročištu radi ispitivanja tražbina</w:t>
      </w:r>
    </w:p>
    <w:p w:rsidRPr="005E37ED" w:rsidR="001B28C7" w:rsidP="00E12364" w:rsidRDefault="001B28C7">
      <w:pPr>
        <w:spacing w:after="0"/>
        <w:jc w:val="center"/>
        <w:rPr>
          <w:rFonts w:ascii="Arial" w:hAnsi="Arial" w:cs="Arial"/>
          <w:color w:val="000000"/>
        </w:rPr>
      </w:pPr>
      <w:r w:rsidRPr="005E37ED">
        <w:rPr>
          <w:rFonts w:ascii="Arial" w:hAnsi="Arial" w:cs="Arial"/>
          <w:color w:val="000000"/>
        </w:rPr>
        <w:t>u predstečajnom postupku nad dužnikom</w:t>
      </w:r>
    </w:p>
    <w:p w:rsidRPr="005E37ED" w:rsidR="001F7F5A" w:rsidP="001F7F5A" w:rsidRDefault="005E37ED">
      <w:pPr>
        <w:pStyle w:val="Bezproreda"/>
        <w:jc w:val="center"/>
        <w:rPr>
          <w:rFonts w:ascii="Arial" w:hAnsi="Arial" w:cs="Arial"/>
        </w:rPr>
      </w:pPr>
      <w:r>
        <w:rPr>
          <w:rFonts w:ascii="Arial" w:hAnsi="Arial" w:cs="Arial"/>
        </w:rPr>
        <w:t>BIOVINIS d.o.o., Varaždin, Ulica braće Krajanski 23</w:t>
      </w:r>
      <w:r w:rsidRPr="005E37ED" w:rsidR="001F7F5A">
        <w:rPr>
          <w:rFonts w:ascii="Arial" w:hAnsi="Arial" w:cs="Arial"/>
        </w:rPr>
        <w:t>,</w:t>
      </w:r>
    </w:p>
    <w:p w:rsidR="00DF1C6A" w:rsidP="00162196" w:rsidRDefault="001F7F5A">
      <w:pPr>
        <w:pStyle w:val="Bezproreda"/>
        <w:jc w:val="center"/>
        <w:rPr>
          <w:rFonts w:ascii="Arial" w:hAnsi="Arial" w:cs="Arial"/>
        </w:rPr>
      </w:pPr>
      <w:r w:rsidRPr="005E37ED">
        <w:rPr>
          <w:rFonts w:ascii="Arial" w:hAnsi="Arial" w:cs="Arial"/>
        </w:rPr>
        <w:t xml:space="preserve">OIB: </w:t>
      </w:r>
      <w:r w:rsidR="005E37ED">
        <w:rPr>
          <w:rFonts w:ascii="Arial" w:hAnsi="Arial" w:cs="Arial"/>
        </w:rPr>
        <w:t>68687229694</w:t>
      </w:r>
    </w:p>
    <w:p w:rsidRPr="005E37ED" w:rsidR="00162196" w:rsidP="00162196" w:rsidRDefault="00162196">
      <w:pPr>
        <w:pStyle w:val="Bezproreda"/>
        <w:jc w:val="center"/>
        <w:rPr>
          <w:rFonts w:ascii="Arial" w:hAnsi="Arial" w:cs="Arial"/>
        </w:rPr>
      </w:pPr>
    </w:p>
    <w:p w:rsidRPr="005E37ED" w:rsidR="001B28C7" w:rsidP="00E12364" w:rsidRDefault="001B28C7">
      <w:pPr>
        <w:spacing w:after="0"/>
        <w:jc w:val="both"/>
        <w:rPr>
          <w:rFonts w:ascii="Arial" w:hAnsi="Arial" w:cs="Arial"/>
        </w:rPr>
      </w:pPr>
      <w:r w:rsidRPr="005E37ED">
        <w:rPr>
          <w:rFonts w:ascii="Arial" w:hAnsi="Arial" w:cs="Arial"/>
        </w:rPr>
        <w:t>Nazočni od strane suda:</w:t>
      </w:r>
    </w:p>
    <w:p w:rsidRPr="005E37ED" w:rsidR="001B28C7" w:rsidP="00E12364" w:rsidRDefault="001B28C7">
      <w:pPr>
        <w:spacing w:after="0"/>
        <w:jc w:val="both"/>
        <w:rPr>
          <w:rFonts w:ascii="Arial" w:hAnsi="Arial" w:cs="Arial"/>
        </w:rPr>
      </w:pPr>
      <w:r w:rsidRPr="005E37ED">
        <w:rPr>
          <w:rFonts w:ascii="Arial" w:hAnsi="Arial" w:cs="Arial"/>
        </w:rPr>
        <w:t>Stečajn</w:t>
      </w:r>
      <w:r w:rsidRPr="005E37ED" w:rsidR="002007E7">
        <w:rPr>
          <w:rFonts w:ascii="Arial" w:hAnsi="Arial" w:cs="Arial"/>
        </w:rPr>
        <w:t>a sutkinja</w:t>
      </w:r>
      <w:r w:rsidRPr="005E37ED">
        <w:rPr>
          <w:rFonts w:ascii="Arial" w:hAnsi="Arial" w:cs="Arial"/>
        </w:rPr>
        <w:t>: Melita Poljanec Bubaš</w:t>
      </w:r>
    </w:p>
    <w:p w:rsidRPr="005E37ED" w:rsidR="001B28C7" w:rsidP="00E12364" w:rsidRDefault="001B28C7">
      <w:pPr>
        <w:spacing w:after="0"/>
        <w:jc w:val="both"/>
        <w:rPr>
          <w:rFonts w:ascii="Arial" w:hAnsi="Arial" w:cs="Arial"/>
        </w:rPr>
      </w:pPr>
      <w:r w:rsidRPr="005E37ED">
        <w:rPr>
          <w:rFonts w:ascii="Arial" w:hAnsi="Arial" w:cs="Arial"/>
        </w:rPr>
        <w:t>Zapisničar</w:t>
      </w:r>
      <w:r w:rsidRPr="005E37ED" w:rsidR="002007E7">
        <w:rPr>
          <w:rFonts w:ascii="Arial" w:hAnsi="Arial" w:cs="Arial"/>
        </w:rPr>
        <w:t xml:space="preserve">ka: </w:t>
      </w:r>
      <w:r w:rsidR="005A5C0B">
        <w:rPr>
          <w:rFonts w:ascii="Arial" w:hAnsi="Arial" w:cs="Arial"/>
        </w:rPr>
        <w:t>Mihaela Hižar</w:t>
      </w:r>
      <w:r w:rsidRPr="005E37ED" w:rsidR="002007E7">
        <w:rPr>
          <w:rFonts w:ascii="Arial" w:hAnsi="Arial" w:cs="Arial"/>
        </w:rPr>
        <w:t xml:space="preserve"> </w:t>
      </w:r>
      <w:r w:rsidRPr="005E37ED">
        <w:rPr>
          <w:rFonts w:ascii="Arial" w:hAnsi="Arial" w:cs="Arial"/>
        </w:rPr>
        <w:t xml:space="preserve">    </w:t>
      </w:r>
    </w:p>
    <w:p w:rsidRPr="005E37ED" w:rsidR="001B28C7" w:rsidP="00E12364" w:rsidRDefault="001B28C7">
      <w:pPr>
        <w:jc w:val="both"/>
        <w:rPr>
          <w:rFonts w:ascii="Arial" w:hAnsi="Arial" w:cs="Arial"/>
        </w:rPr>
      </w:pPr>
    </w:p>
    <w:p w:rsidRPr="005E37ED" w:rsidR="001B28C7" w:rsidP="00E12364" w:rsidRDefault="002007E7">
      <w:pPr>
        <w:ind w:firstLine="708"/>
        <w:jc w:val="both"/>
        <w:rPr>
          <w:rFonts w:ascii="Arial" w:hAnsi="Arial" w:cs="Arial"/>
        </w:rPr>
      </w:pPr>
      <w:r w:rsidRPr="005E37ED">
        <w:rPr>
          <w:rFonts w:ascii="Arial" w:hAnsi="Arial" w:cs="Arial"/>
        </w:rPr>
        <w:t xml:space="preserve">Početak u </w:t>
      </w:r>
      <w:r w:rsidR="005A5C0B">
        <w:rPr>
          <w:rFonts w:ascii="Arial" w:hAnsi="Arial" w:cs="Arial"/>
        </w:rPr>
        <w:t>12</w:t>
      </w:r>
      <w:r w:rsidR="005E37ED">
        <w:rPr>
          <w:rFonts w:ascii="Arial" w:hAnsi="Arial" w:cs="Arial"/>
        </w:rPr>
        <w:t>,</w:t>
      </w:r>
      <w:r w:rsidR="005A5C0B">
        <w:rPr>
          <w:rFonts w:ascii="Arial" w:hAnsi="Arial" w:cs="Arial"/>
        </w:rPr>
        <w:t>15</w:t>
      </w:r>
      <w:r w:rsidR="005E37ED">
        <w:rPr>
          <w:rFonts w:ascii="Arial" w:hAnsi="Arial" w:cs="Arial"/>
        </w:rPr>
        <w:t xml:space="preserve"> </w:t>
      </w:r>
      <w:r w:rsidRPr="005E37ED" w:rsidR="001B28C7">
        <w:rPr>
          <w:rFonts w:ascii="Arial" w:hAnsi="Arial" w:cs="Arial"/>
        </w:rPr>
        <w:t>sati.</w:t>
      </w:r>
    </w:p>
    <w:p w:rsidRPr="005E37ED" w:rsidR="001B28C7" w:rsidP="00E12364" w:rsidRDefault="001B28C7">
      <w:pPr>
        <w:spacing w:after="0"/>
        <w:ind w:firstLine="720"/>
        <w:jc w:val="both"/>
        <w:rPr>
          <w:rFonts w:ascii="Arial" w:hAnsi="Arial" w:cs="Arial"/>
        </w:rPr>
      </w:pPr>
    </w:p>
    <w:p w:rsidRPr="005E37ED" w:rsidR="001B28C7" w:rsidP="00E12364" w:rsidRDefault="001B28C7">
      <w:pPr>
        <w:spacing w:after="0"/>
        <w:ind w:firstLine="720"/>
        <w:jc w:val="both"/>
        <w:rPr>
          <w:rFonts w:ascii="Arial" w:hAnsi="Arial" w:cs="Arial"/>
        </w:rPr>
      </w:pPr>
      <w:r w:rsidRPr="005E37ED">
        <w:rPr>
          <w:rFonts w:ascii="Arial" w:hAnsi="Arial" w:cs="Arial"/>
        </w:rPr>
        <w:t>Konstatira se da su na današnje ročište radi ispitivanja tražbina pristupili:</w:t>
      </w:r>
    </w:p>
    <w:p w:rsidRPr="005E37ED" w:rsidR="0078426B" w:rsidP="00E12364" w:rsidRDefault="0078426B">
      <w:pPr>
        <w:spacing w:after="0"/>
        <w:ind w:firstLine="720"/>
        <w:jc w:val="both"/>
        <w:rPr>
          <w:rFonts w:ascii="Arial" w:hAnsi="Arial" w:cs="Arial"/>
        </w:rPr>
      </w:pPr>
    </w:p>
    <w:p w:rsidRPr="005E37ED" w:rsidR="0078426B" w:rsidP="0078426B" w:rsidRDefault="0078426B">
      <w:pPr>
        <w:pStyle w:val="Odlomakpopisa"/>
        <w:numPr>
          <w:ilvl w:val="0"/>
          <w:numId w:val="47"/>
        </w:numPr>
        <w:spacing w:after="0"/>
        <w:rPr>
          <w:rFonts w:ascii="Arial" w:hAnsi="Arial" w:cs="Arial"/>
        </w:rPr>
      </w:pPr>
      <w:r w:rsidRPr="005E37ED">
        <w:rPr>
          <w:rFonts w:ascii="Arial" w:hAnsi="Arial" w:cs="Arial"/>
        </w:rPr>
        <w:t>POVJERENI</w:t>
      </w:r>
      <w:r w:rsidR="00162196">
        <w:rPr>
          <w:rFonts w:ascii="Arial" w:hAnsi="Arial" w:cs="Arial"/>
        </w:rPr>
        <w:t>CA</w:t>
      </w:r>
      <w:r w:rsidRPr="005E37ED">
        <w:rPr>
          <w:rFonts w:ascii="Arial" w:hAnsi="Arial" w:cs="Arial"/>
        </w:rPr>
        <w:t xml:space="preserve">, </w:t>
      </w:r>
      <w:r w:rsidR="00162196">
        <w:rPr>
          <w:rFonts w:ascii="Arial" w:hAnsi="Arial" w:cs="Arial"/>
        </w:rPr>
        <w:t>Vesna Baranašić Horvat</w:t>
      </w:r>
    </w:p>
    <w:p w:rsidRPr="005E37ED" w:rsidR="002007E7" w:rsidP="00E12364" w:rsidRDefault="002007E7">
      <w:pPr>
        <w:spacing w:after="0"/>
        <w:ind w:firstLine="720"/>
        <w:jc w:val="both"/>
        <w:rPr>
          <w:rFonts w:ascii="Arial" w:hAnsi="Arial" w:cs="Arial"/>
        </w:rPr>
      </w:pPr>
    </w:p>
    <w:p w:rsidRPr="005E37ED" w:rsidR="001B28C7" w:rsidP="00E12364" w:rsidRDefault="00E319DB">
      <w:pPr>
        <w:pStyle w:val="Odlomakpopisa"/>
        <w:numPr>
          <w:ilvl w:val="0"/>
          <w:numId w:val="47"/>
        </w:numPr>
        <w:tabs>
          <w:tab w:val="clear" w:pos="851"/>
        </w:tabs>
        <w:spacing w:after="200" w:line="276" w:lineRule="auto"/>
        <w:contextualSpacing/>
        <w:jc w:val="left"/>
        <w:rPr>
          <w:rFonts w:ascii="Arial" w:hAnsi="Arial" w:cs="Arial"/>
          <w:color w:val="FF0000"/>
        </w:rPr>
      </w:pPr>
      <w:r w:rsidRPr="005E37ED">
        <w:rPr>
          <w:rFonts w:ascii="Arial" w:hAnsi="Arial" w:cs="Arial"/>
        </w:rPr>
        <w:t>ZA DUŽNIKA:</w:t>
      </w:r>
      <w:r w:rsidRPr="005E37ED" w:rsidR="0078426B">
        <w:rPr>
          <w:rFonts w:ascii="Arial" w:hAnsi="Arial" w:cs="Arial"/>
        </w:rPr>
        <w:t xml:space="preserve"> </w:t>
      </w:r>
      <w:r w:rsidRPr="00F56D83" w:rsidR="00D82D95">
        <w:rPr>
          <w:rFonts w:ascii="Arial" w:hAnsi="Arial" w:cs="Arial"/>
        </w:rPr>
        <w:t>zakonski zastupnik Željko Ritonja, direktor</w:t>
      </w:r>
      <w:r w:rsidR="00781431">
        <w:rPr>
          <w:rFonts w:ascii="Arial" w:hAnsi="Arial" w:cs="Arial"/>
        </w:rPr>
        <w:t>,</w:t>
      </w:r>
      <w:r w:rsidRPr="00F56D83" w:rsidR="00D82D95">
        <w:rPr>
          <w:rFonts w:ascii="Arial" w:hAnsi="Arial" w:cs="Arial"/>
        </w:rPr>
        <w:t xml:space="preserve"> </w:t>
      </w:r>
      <w:r w:rsidR="00D82D95">
        <w:rPr>
          <w:rFonts w:ascii="Arial" w:hAnsi="Arial" w:cs="Arial"/>
        </w:rPr>
        <w:t xml:space="preserve">uz </w:t>
      </w:r>
      <w:r w:rsidR="00F56D83">
        <w:rPr>
          <w:rFonts w:ascii="Arial" w:hAnsi="Arial" w:cs="Arial"/>
        </w:rPr>
        <w:t xml:space="preserve">punomoćnicu Irenu Kelava, odvjetnicu iz Zagreba </w:t>
      </w:r>
    </w:p>
    <w:p w:rsidR="00E319DB" w:rsidP="00E319DB" w:rsidRDefault="00E319DB">
      <w:pPr>
        <w:pStyle w:val="ListaeSPIS"/>
        <w:numPr>
          <w:ilvl w:val="0"/>
          <w:numId w:val="47"/>
        </w:numPr>
        <w:rPr>
          <w:rFonts w:ascii="Arial" w:hAnsi="Arial" w:cs="Arial"/>
        </w:rPr>
      </w:pPr>
      <w:r w:rsidRPr="005E37ED">
        <w:rPr>
          <w:rFonts w:ascii="Arial" w:hAnsi="Arial" w:cs="Arial"/>
        </w:rPr>
        <w:t>ZA VJEROVNIKE:</w:t>
      </w:r>
    </w:p>
    <w:p w:rsidR="00EB74CC" w:rsidP="00EB74CC" w:rsidRDefault="00D82D95">
      <w:pPr>
        <w:pStyle w:val="ListaeSPIS"/>
        <w:numPr>
          <w:ilvl w:val="0"/>
          <w:numId w:val="0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Republika Hrvatska – zastupnik temeljem zakona Tomo Božić, zamjenik ŽDO U Varaždinu</w:t>
      </w:r>
    </w:p>
    <w:p w:rsidR="00F56D83" w:rsidP="00EB74CC" w:rsidRDefault="00F56D83">
      <w:pPr>
        <w:pStyle w:val="ListaeSPIS"/>
        <w:numPr>
          <w:ilvl w:val="0"/>
          <w:numId w:val="0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KORIEL d.o.o. – Dražen Novak, zaposlenik</w:t>
      </w:r>
      <w:r w:rsidR="00781431">
        <w:rPr>
          <w:rFonts w:ascii="Arial" w:hAnsi="Arial" w:cs="Arial"/>
        </w:rPr>
        <w:t>, obvezuje se dostaviti specijalnu punomoć za zastupanje</w:t>
      </w:r>
    </w:p>
    <w:p w:rsidR="00F56D83" w:rsidP="00EB74CC" w:rsidRDefault="00F56D83">
      <w:pPr>
        <w:pStyle w:val="ListaeSPIS"/>
        <w:numPr>
          <w:ilvl w:val="0"/>
          <w:numId w:val="0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CENTAR LISINSKI d.o.o. – Davorin Vitez, direktor</w:t>
      </w:r>
      <w:r w:rsidR="00781431">
        <w:rPr>
          <w:rFonts w:ascii="Arial" w:hAnsi="Arial" w:cs="Arial"/>
        </w:rPr>
        <w:t>, obvezuje se dostaviti u spis izvadak iz sudskog registra</w:t>
      </w:r>
    </w:p>
    <w:p w:rsidR="00F56D83" w:rsidP="00EB74CC" w:rsidRDefault="00F56D83">
      <w:pPr>
        <w:pStyle w:val="ListaeSPIS"/>
        <w:numPr>
          <w:ilvl w:val="0"/>
          <w:numId w:val="0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HERMO d.o.o. – Dalibor Jerec, direktor</w:t>
      </w:r>
      <w:r w:rsidR="00781431">
        <w:rPr>
          <w:rFonts w:ascii="Arial" w:hAnsi="Arial" w:cs="Arial"/>
        </w:rPr>
        <w:t>,</w:t>
      </w:r>
      <w:r w:rsidRPr="00781431" w:rsidR="00781431">
        <w:t xml:space="preserve"> </w:t>
      </w:r>
      <w:r w:rsidRPr="00781431" w:rsidR="00781431">
        <w:rPr>
          <w:rFonts w:ascii="Arial" w:hAnsi="Arial" w:cs="Arial"/>
        </w:rPr>
        <w:t>obvezuje se dostaviti u spis izvadak iz sudskog registra</w:t>
      </w:r>
    </w:p>
    <w:p w:rsidR="00F56D83" w:rsidP="00EB74CC" w:rsidRDefault="00F56D83">
      <w:pPr>
        <w:pStyle w:val="ListaeSPIS"/>
        <w:numPr>
          <w:ilvl w:val="0"/>
          <w:numId w:val="0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BENELA d.o.o. – Miroslav Zagorec, direktor</w:t>
      </w:r>
      <w:r w:rsidR="00781431">
        <w:rPr>
          <w:rFonts w:ascii="Arial" w:hAnsi="Arial" w:cs="Arial"/>
        </w:rPr>
        <w:t>, predaje u spis izvadak iz sudskog registra kao dokaz ovlaštenja za zastupanje</w:t>
      </w:r>
    </w:p>
    <w:p w:rsidR="00F56D83" w:rsidP="00F56D83" w:rsidRDefault="00F56D83">
      <w:pPr>
        <w:pStyle w:val="ListaeSPIS"/>
        <w:numPr>
          <w:ilvl w:val="0"/>
          <w:numId w:val="0"/>
        </w:numPr>
        <w:rPr>
          <w:rFonts w:ascii="Arial" w:hAnsi="Arial" w:cs="Arial"/>
        </w:rPr>
      </w:pPr>
    </w:p>
    <w:p w:rsidR="00F56D83" w:rsidP="00781431" w:rsidRDefault="00314095">
      <w:pPr>
        <w:pStyle w:val="ListaeSPIS"/>
        <w:numPr>
          <w:ilvl w:val="0"/>
          <w:numId w:val="0"/>
        </w:numPr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je pristupio </w:t>
      </w:r>
      <w:r w:rsidR="00781431">
        <w:rPr>
          <w:rFonts w:ascii="Arial" w:hAnsi="Arial" w:cs="Arial"/>
        </w:rPr>
        <w:t xml:space="preserve">na ročište </w:t>
      </w:r>
      <w:r w:rsidR="00F56D83">
        <w:rPr>
          <w:rFonts w:ascii="Arial" w:hAnsi="Arial" w:cs="Arial"/>
        </w:rPr>
        <w:t xml:space="preserve">Davor Lončarić, </w:t>
      </w:r>
      <w:r w:rsidR="00781431">
        <w:rPr>
          <w:rFonts w:ascii="Arial" w:hAnsi="Arial" w:cs="Arial"/>
        </w:rPr>
        <w:t>bivši radnik dužnika koji je prijavio potraživanje iz radnog odnosa.</w:t>
      </w:r>
    </w:p>
    <w:p w:rsidR="0018256A" w:rsidP="00781431" w:rsidRDefault="00781431">
      <w:pPr>
        <w:pStyle w:val="ListaeSPIS"/>
        <w:numPr>
          <w:ilvl w:val="0"/>
          <w:numId w:val="0"/>
        </w:numPr>
        <w:ind w:firstLine="709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Davor Lončarić, prijavitelj radničkog potraživanja poziva se da određeno navede u kojem dijelu pobija prijedlog za otvaranje stečajnog postupka.</w:t>
      </w:r>
    </w:p>
    <w:p w:rsidR="00B3471F" w:rsidP="00781431" w:rsidRDefault="00781431">
      <w:pPr>
        <w:pStyle w:val="ListaeSPIS"/>
        <w:numPr>
          <w:ilvl w:val="0"/>
          <w:numId w:val="0"/>
        </w:num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Davor Lončarić na to </w:t>
      </w:r>
      <w:r w:rsidR="00B3471F">
        <w:rPr>
          <w:rFonts w:ascii="Arial" w:hAnsi="Arial" w:cs="Arial"/>
        </w:rPr>
        <w:t>odvraća</w:t>
      </w:r>
      <w:r>
        <w:rPr>
          <w:rFonts w:ascii="Arial" w:hAnsi="Arial" w:cs="Arial"/>
        </w:rPr>
        <w:t xml:space="preserve"> da u ovom trenutku ne može </w:t>
      </w:r>
      <w:r w:rsidR="00B3471F">
        <w:rPr>
          <w:rFonts w:ascii="Arial" w:hAnsi="Arial" w:cs="Arial"/>
        </w:rPr>
        <w:t>udovoljiti</w:t>
      </w:r>
      <w:r>
        <w:rPr>
          <w:rFonts w:ascii="Arial" w:hAnsi="Arial" w:cs="Arial"/>
        </w:rPr>
        <w:t xml:space="preserve"> traženju suda te se isto obvezuje učiniti u roku od 8 dana.</w:t>
      </w:r>
      <w:r w:rsidR="00947397">
        <w:rPr>
          <w:rFonts w:ascii="Arial" w:hAnsi="Arial" w:cs="Arial"/>
        </w:rPr>
        <w:t xml:space="preserve"> </w:t>
      </w:r>
    </w:p>
    <w:p w:rsidR="00781431" w:rsidP="00B3471F" w:rsidRDefault="00947397">
      <w:pPr>
        <w:pStyle w:val="ListaeSPIS"/>
        <w:numPr>
          <w:ilvl w:val="0"/>
          <w:numId w:val="0"/>
        </w:numPr>
        <w:ind w:firstLine="624"/>
        <w:rPr>
          <w:rFonts w:ascii="Arial" w:hAnsi="Arial" w:cs="Arial"/>
        </w:rPr>
      </w:pPr>
      <w:r>
        <w:rPr>
          <w:rFonts w:ascii="Arial" w:hAnsi="Arial" w:cs="Arial"/>
        </w:rPr>
        <w:t>Isti se upućuje da predmet ovog postupka nisu tražbine koje proizlaze iz radničkih potraživanja, o čemu će ukoliko svoju tražbinu ne povuče primiti zaključak suda, odnosno rješenje o odbačaju tražbine.</w:t>
      </w:r>
    </w:p>
    <w:p w:rsidRPr="00B3471F" w:rsidR="00B3471F" w:rsidP="00B3471F" w:rsidRDefault="00B3471F">
      <w:pPr>
        <w:pStyle w:val="ListaeSPIS"/>
        <w:numPr>
          <w:ilvl w:val="0"/>
          <w:numId w:val="0"/>
        </w:numPr>
        <w:ind w:firstLine="624"/>
        <w:rPr>
          <w:rFonts w:ascii="Arial" w:hAnsi="Arial" w:cs="Arial"/>
        </w:rPr>
      </w:pPr>
      <w:r>
        <w:rPr>
          <w:rFonts w:ascii="Arial" w:hAnsi="Arial" w:cs="Arial"/>
        </w:rPr>
        <w:t>Konstatira se da je i RENATA CEPANEC-LONČARIĆ iz</w:t>
      </w:r>
      <w:r w:rsidRPr="00B3471F">
        <w:rPr>
          <w:rFonts w:ascii="Arial" w:hAnsi="Arial" w:cs="Arial"/>
        </w:rPr>
        <w:t xml:space="preserve"> Tomaševc</w:t>
      </w:r>
      <w:r>
        <w:rPr>
          <w:rFonts w:ascii="Arial" w:hAnsi="Arial" w:cs="Arial"/>
        </w:rPr>
        <w:t>a</w:t>
      </w:r>
      <w:r w:rsidRPr="00B3471F">
        <w:rPr>
          <w:rFonts w:ascii="Arial" w:hAnsi="Arial" w:cs="Arial"/>
        </w:rPr>
        <w:t xml:space="preserve"> Biškupečk</w:t>
      </w:r>
      <w:r>
        <w:rPr>
          <w:rFonts w:ascii="Arial" w:hAnsi="Arial" w:cs="Arial"/>
        </w:rPr>
        <w:t>og 15 također prijavila tražbinu koja proizlazi iz radnog odnosa i podnijela prigovor protivPrijevloga za otvaranje predstečajnog postupka o kojem će sud donijeti odluku, kao i odluku povodom prijave tražbine, te se o istoj neće raspravljati u ovom predstečajnom postupku.</w:t>
      </w:r>
    </w:p>
    <w:p w:rsidRPr="00E11AC2" w:rsidR="00B26726" w:rsidP="00B3471F" w:rsidRDefault="00B26726">
      <w:pPr>
        <w:pStyle w:val="ListaeSPIS"/>
        <w:numPr>
          <w:ilvl w:val="0"/>
          <w:numId w:val="0"/>
        </w:numPr>
        <w:ind w:firstLine="624"/>
        <w:rPr>
          <w:rFonts w:ascii="Arial" w:hAnsi="Arial" w:cs="Arial"/>
        </w:rPr>
      </w:pPr>
      <w:r w:rsidRPr="00E11AC2">
        <w:rPr>
          <w:rFonts w:ascii="Arial" w:hAnsi="Arial" w:cs="Arial"/>
        </w:rPr>
        <w:t>Objavljuje se da je predmet današnjeg ročišta ispitivanje prijavljenih tražbina i to onih prijavljenih od strane vjerovnika kao i tražbina koju je dužnik naveo u prijedlogu za otvaranje predstečajnog postupka, a za koje temeljem čl. 39. Stečajnog zakona (NN 71/15</w:t>
      </w:r>
      <w:r w:rsidRPr="00E11AC2" w:rsidR="00E11AC2">
        <w:rPr>
          <w:rFonts w:ascii="Arial" w:hAnsi="Arial" w:cs="Arial"/>
        </w:rPr>
        <w:t>, 104/17</w:t>
      </w:r>
      <w:r w:rsidRPr="00E11AC2">
        <w:rPr>
          <w:rFonts w:ascii="Arial" w:hAnsi="Arial" w:cs="Arial"/>
        </w:rPr>
        <w:t>; dalje SZ) vrijedi predmnijevanje prijave tražbine.</w:t>
      </w:r>
    </w:p>
    <w:p w:rsidRPr="00E11AC2" w:rsidR="00B26726" w:rsidP="00B26726" w:rsidRDefault="00B26726">
      <w:pPr>
        <w:pStyle w:val="ListaeSPIS"/>
        <w:numPr>
          <w:ilvl w:val="0"/>
          <w:numId w:val="0"/>
        </w:numPr>
        <w:ind w:firstLine="624"/>
        <w:rPr>
          <w:rFonts w:ascii="Arial" w:hAnsi="Arial" w:cs="Arial"/>
        </w:rPr>
      </w:pPr>
      <w:r w:rsidRPr="00E11AC2">
        <w:rPr>
          <w:rFonts w:ascii="Arial" w:hAnsi="Arial" w:cs="Arial"/>
        </w:rPr>
        <w:t>Tražbine koje je osporio dužnik, povjerenik ili vjerovnik, posebno će se raspraviti (čl. 46. st. 4. SZ-a).</w:t>
      </w:r>
    </w:p>
    <w:p w:rsidR="00B26726" w:rsidP="00B26726" w:rsidRDefault="00B26726">
      <w:pPr>
        <w:pStyle w:val="ListaeSPIS"/>
        <w:numPr>
          <w:ilvl w:val="0"/>
          <w:numId w:val="0"/>
        </w:numPr>
        <w:ind w:firstLine="624"/>
        <w:rPr>
          <w:rFonts w:ascii="Arial" w:hAnsi="Arial" w:cs="Arial"/>
        </w:rPr>
      </w:pPr>
      <w:r w:rsidRPr="00B26726">
        <w:rPr>
          <w:rFonts w:ascii="Arial" w:hAnsi="Arial" w:cs="Arial"/>
        </w:rPr>
        <w:t>Konstatira se da su tražbine vjerovnika zavedene u tablici prijavljenih tražbina, kako slijedi:</w:t>
      </w:r>
    </w:p>
    <w:p w:rsidR="005E37ED" w:rsidP="005E37ED" w:rsidRDefault="005E37ED">
      <w:pPr>
        <w:spacing w:after="0"/>
        <w:jc w:val="both"/>
        <w:rPr>
          <w:rFonts w:ascii="Arial" w:hAnsi="Arial" w:cs="Arial"/>
        </w:rPr>
      </w:pPr>
    </w:p>
    <w:tbl>
      <w:tblPr>
        <w:tblW w:w="9820" w:type="dxa"/>
        <w:jc w:val="center"/>
        <w:tblLayout w:type="fixed"/>
        <w:tblLook w:firstRow="1" w:lastRow="0" w:firstColumn="1" w:lastColumn="0" w:noHBand="0" w:noVBand="1" w:val="04A0"/>
      </w:tblPr>
      <w:tblGrid>
        <w:gridCol w:w="441"/>
        <w:gridCol w:w="1367"/>
        <w:gridCol w:w="943"/>
        <w:gridCol w:w="1040"/>
        <w:gridCol w:w="866"/>
        <w:gridCol w:w="944"/>
        <w:gridCol w:w="771"/>
        <w:gridCol w:w="866"/>
        <w:gridCol w:w="801"/>
        <w:gridCol w:w="918"/>
        <w:gridCol w:w="863"/>
      </w:tblGrid>
      <w:tr w:rsidRPr="00C37331" w:rsidR="00C37331" w:rsidTr="00F56D83">
        <w:trPr>
          <w:trHeight w:val="962"/>
          <w:jc w:val="center"/>
        </w:trPr>
        <w:tc>
          <w:tcPr>
            <w:tcW w:w="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b/>
                <w:bCs/>
                <w:color w:val="000000"/>
                <w:sz w:val="15"/>
                <w:szCs w:val="15"/>
                <w:lang w:eastAsia="hr-HR"/>
              </w:rPr>
              <w:t>RBR</w:t>
            </w:r>
          </w:p>
        </w:tc>
        <w:tc>
          <w:tcPr>
            <w:tcW w:w="136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b/>
                <w:bCs/>
                <w:color w:val="000000"/>
                <w:sz w:val="15"/>
                <w:szCs w:val="15"/>
                <w:lang w:eastAsia="hr-HR"/>
              </w:rPr>
              <w:t>NAZIV VJEROVNIKA</w:t>
            </w:r>
          </w:p>
        </w:tc>
        <w:tc>
          <w:tcPr>
            <w:tcW w:w="94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b/>
                <w:bCs/>
                <w:color w:val="000000"/>
                <w:sz w:val="15"/>
                <w:szCs w:val="15"/>
                <w:lang w:eastAsia="hr-HR"/>
              </w:rPr>
              <w:t>OIB VJEROVNIKA</w:t>
            </w:r>
          </w:p>
        </w:tc>
        <w:tc>
          <w:tcPr>
            <w:tcW w:w="104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b/>
                <w:bCs/>
                <w:color w:val="000000"/>
                <w:sz w:val="15"/>
                <w:szCs w:val="15"/>
                <w:lang w:eastAsia="hr-HR"/>
              </w:rPr>
              <w:t>ADRESA</w:t>
            </w:r>
          </w:p>
        </w:tc>
        <w:tc>
          <w:tcPr>
            <w:tcW w:w="86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b/>
                <w:bCs/>
                <w:color w:val="000000"/>
                <w:sz w:val="15"/>
                <w:szCs w:val="15"/>
                <w:lang w:eastAsia="hr-HR"/>
              </w:rPr>
              <w:t>IZNOS OBVEZE PREMA IZVJEŠĆU DUŽNIKA</w:t>
            </w:r>
          </w:p>
        </w:tc>
        <w:tc>
          <w:tcPr>
            <w:tcW w:w="94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b/>
                <w:bCs/>
                <w:color w:val="000000"/>
                <w:sz w:val="15"/>
                <w:szCs w:val="15"/>
                <w:lang w:eastAsia="hr-HR"/>
              </w:rPr>
              <w:t>IZNOS TRAŽBINE PREMA PRIJAVI VJEROVNIKA</w:t>
            </w:r>
          </w:p>
        </w:tc>
        <w:tc>
          <w:tcPr>
            <w:tcW w:w="77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b/>
                <w:bCs/>
                <w:color w:val="000000"/>
                <w:sz w:val="15"/>
                <w:szCs w:val="15"/>
                <w:lang w:eastAsia="hr-HR"/>
              </w:rPr>
              <w:t>OVRŠNA ISPRAVA (DA/NE)</w:t>
            </w:r>
          </w:p>
        </w:tc>
        <w:tc>
          <w:tcPr>
            <w:tcW w:w="86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b/>
                <w:bCs/>
                <w:color w:val="000000"/>
                <w:sz w:val="15"/>
                <w:szCs w:val="15"/>
                <w:lang w:eastAsia="hr-HR"/>
              </w:rPr>
              <w:t>UTVRĐENI IZNOS TRAŽBINE</w:t>
            </w:r>
          </w:p>
        </w:tc>
        <w:tc>
          <w:tcPr>
            <w:tcW w:w="80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b/>
                <w:bCs/>
                <w:color w:val="000000"/>
                <w:sz w:val="15"/>
                <w:szCs w:val="15"/>
                <w:lang w:eastAsia="hr-HR"/>
              </w:rPr>
              <w:t>OSPORENI IZNOS</w:t>
            </w:r>
          </w:p>
        </w:tc>
        <w:tc>
          <w:tcPr>
            <w:tcW w:w="9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b/>
                <w:bCs/>
                <w:color w:val="000000"/>
                <w:sz w:val="15"/>
                <w:szCs w:val="15"/>
                <w:lang w:eastAsia="hr-HR"/>
              </w:rPr>
              <w:t>OČITOVANJA POVJERENIKA I DUŽNIKA</w:t>
            </w:r>
          </w:p>
        </w:tc>
        <w:tc>
          <w:tcPr>
            <w:tcW w:w="86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b/>
                <w:bCs/>
                <w:color w:val="000000"/>
                <w:sz w:val="15"/>
                <w:szCs w:val="15"/>
                <w:lang w:eastAsia="hr-HR"/>
              </w:rPr>
              <w:t>NAPOMENA  - NOVO ROČIŠTE</w:t>
            </w:r>
          </w:p>
        </w:tc>
      </w:tr>
      <w:tr w:rsidRPr="00C37331" w:rsidR="00C37331" w:rsidTr="00F56D83">
        <w:trPr>
          <w:trHeight w:val="436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ATEKO društvo s ograničenom odgovornošću za graditeljstvo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00644883809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Vukovarska 1IV, 10310 Ivanić-Grad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1.605.252,00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1.618.920,49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 xml:space="preserve">da 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1.618.920,49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872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AUTO CENTAR FLORIJANIĆ društvo s ograničenom odgovornošću za trgovinu i usluge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99979550605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Dravska 83, 42202 Trnovec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23.725,63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23.725,63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1090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AUTOMOBIL - LONČAR društvo s ograničenom odgovornošću - trgovačko servisno društvo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30081527443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Gospodarska 29c, 42000 Varaždin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10.040,00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10.040,00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Osporavaju dužnik i povjerenik. Tražbina je omaškom knjigovodstva ostala navedena u poslovnim knjigama.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Osporavanje se otklanja i tražbina priznaje u cijelosti</w:t>
            </w:r>
          </w:p>
        </w:tc>
      </w:tr>
      <w:tr w:rsidRPr="00C37331" w:rsidR="00C37331" w:rsidTr="00F56D83">
        <w:trPr>
          <w:trHeight w:val="436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lastRenderedPageBreak/>
              <w:t>4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BENELA društvo s ograničenom odgovornošću za usluge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52580548740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Varaždinska ulica, odvojak II kbr. 2, 42000 Jalkovec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29.465,37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30.606,79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30.606,79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256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5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BROX TRADING GMBH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 xml:space="preserve">           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30.868,28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30.868,28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654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6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CENTAR LISINSKI društvo s ograničenom odgovornošću za trgovinu, transport i zastupanje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20770693819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Varaždinska 90, 42202 Zbelava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663.496,28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922.421,72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da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922.421,72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Osporavaju dužnik i povjerenik. Tražbina je podmirena.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872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7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CENTAR ZA KOMBINIRANI TRANSPORT ZAGREB, d.d. za proizvodnju, prijevoz, otpremništvo i trgovinu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49800593791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Trg senjskih uskoka 7-8, 10000 Zagreb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660.003,24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681.444,48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 xml:space="preserve">da 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681.444,48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654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9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DIKA ŠTIK društvo s ograničenom odgovornošću za proizvodnju, trgovinu i usluge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75029319052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Brodec 6, 40315 Vratišinec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2.941,25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2.941,25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1090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10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DINS OBRT ZA USLUGE I SERVIS vl. DRAŽEN ŠOBAK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07894626477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ZELENA ULICA 43, 42000 KUĆAN MAROF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937,50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937,50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Osporavaju dužnik i povjerenik. Tražbina je omaškom knjigovodstva ostala navedena u poslovnim knjigama.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654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11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ERG trgovačko društvo za elektrotehničke djelatnosti, d.o.o.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81424995264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Kučanska 4, 42000 Varaždin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4.820,00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4.820,00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Osporavaju dužnik i povjerenik. Tražbina je podmirena.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872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12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EUROPEAN PALLET ASSOCIATION e.V.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 xml:space="preserve">           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15.927,31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15.927,31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Osporavaju dužnik i povjerenik. Tražbina je podmirena do otvaranja predstečajnog postupka.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654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13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EVOLVA društvo s ograničenom odgovornošću za usluge i trgovinu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77990604256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Cehovska ulica 12, 42000 Varaždin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4.375,00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4.375,00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1090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14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FALKONET d.o.o. za proizvodnju, trgovinu i usluge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55435510708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TRG SV. MARIJE 9A, 42250 Bednja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4.551,91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4.551,91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Osporavaju dužnik i povjerenik. Tražbina je omaškom knjigovodstva ostala navedena u poslovnim knjigama.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436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15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Financijska agencija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85821130368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Ulica grada Vukovara 70, 10000 Zagreb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22,05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498,99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498,99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436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lastRenderedPageBreak/>
              <w:t>16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GalOn Vode d.o.o. za trgovinu i usluge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37353413087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Ludbreška 116, 42230 Globočec Ludbreški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522,18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522,18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256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17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GBLOC - RURSUS NV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 xml:space="preserve">           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61.822,53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61.822,53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654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18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GEN-I Hrvatska d.o.o. trgovina i prodaja električne energije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77604626413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Radnička cesta 54, 10000 Zagreb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33.872,31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69.528,87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69.528,87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Osporavaju dužnik i povjerenik. Tražbina je predmet sudskog spora.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436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19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GLOBAL PROVENTUS d.o.o. za trgovinu i usluge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15712462633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Mokrička 36, 10290 Zaprešić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22.779,75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22.779,75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1090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20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GRAD VARAŽDIN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13269011531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Trg kralja Tomislava 1, 42000 Varaždin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12.009,61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12.009,61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Osporavaju dužnik i povjerenik. Tražbina je omaškom knjigovodstva ostala navedena u poslovnim knjigama.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Osporavanje se otklanja i tražbina priznaje u cijelosti</w:t>
            </w:r>
          </w:p>
        </w:tc>
      </w:tr>
      <w:tr w:rsidRPr="00C37331" w:rsidR="00C37331" w:rsidTr="00F56D83">
        <w:trPr>
          <w:trHeight w:val="1528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21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03365973101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Preradovićeva 35, 10000 Zagreb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1.593,00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1.593,00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1090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22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HEINEKEN HRVATSKA društvo s ograničenom odgovornošću za proizvodnju i promet piva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26057862389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Dubovac 22, 47000 Karlovac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19.656,00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19.656,00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Osporavaju dužnik i povjerenik. Tražbina je omaškom knjigovodstva ostala navedena u poslovnim knjigama.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1090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23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HEP - Opskrba d.o.o. za opskrbu potrošača električnom, toplinskom energijom i plinom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63073332379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Ulica grada Vukovara 37, 10000 Zagreb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57.250,00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55.294,33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55.294,33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Osporavaju dužnik i povjerenik. Osporeni dio tražbine dužnik nema evidentiran u svojim poslovnim knjigama.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Osporavanje se otklanja i tražbina priznaje u cijelosti</w:t>
            </w:r>
          </w:p>
        </w:tc>
      </w:tr>
      <w:tr w:rsidRPr="00C37331" w:rsidR="00C37331" w:rsidTr="00F56D83">
        <w:trPr>
          <w:trHeight w:val="654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24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HEP ELEKTRA d.o.o. za opskrbu električnom energijom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43965974818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Ulica grada Vukovara 37, 10000 Zagreb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12.132,00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20.014,29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20.014,29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Osporavaju dužnik i povjerenik. Tražbina je u zastari.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Osporavanje se otklanja i tražbina priznaje u cijelosti</w:t>
            </w:r>
          </w:p>
        </w:tc>
      </w:tr>
      <w:tr w:rsidRPr="00C37331" w:rsidR="00C37331" w:rsidTr="00F56D83">
        <w:trPr>
          <w:trHeight w:val="872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lastRenderedPageBreak/>
              <w:t>25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HERMO društvo s ograničenom odgovornošću za trgovinu, transport i zastupanje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79517967255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Krešimira Filića 114B, 42000 Varaždin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395.341,97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400.879,93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 xml:space="preserve">da 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400.879,93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Osporavaju dužnik i povjerenik. Za navedenu tražbinu je u tijeku revizija te se utvrđuje pravo stanje.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Osporavanje se otklanja i tražbina priznaje u cijelosti</w:t>
            </w:r>
          </w:p>
        </w:tc>
      </w:tr>
      <w:tr w:rsidRPr="00C37331" w:rsidR="00C37331" w:rsidTr="00F56D83">
        <w:trPr>
          <w:trHeight w:val="256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26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Hrvatski Telekom d.d.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81793146560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Radnička cesta 21, 10000 Zagreb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5.116,00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3.023,19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3.023,19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1090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27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IBRA-KRIŠTOFIĆ društvo s ograničenom odgovornošću za proizvodnju, trgovinu, izradu i brušenje reznih alata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78464338697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Rade Končara 67, 40315 Mursko Središće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1.504,00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450,00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1.054,00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Osporavaju dužnik i povjerenik. Tražbina je omaškom knjigovodstva ostala navedena u poslovnim knjigama.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 xml:space="preserve">Osporavanje se djelomično otklanja </w:t>
            </w:r>
          </w:p>
        </w:tc>
      </w:tr>
      <w:tr w:rsidRPr="00C37331" w:rsidR="00C37331" w:rsidTr="00F56D83">
        <w:trPr>
          <w:trHeight w:val="1309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28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KALI društvo s ograničenom odgovornošću za usluge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89022761842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Josipa Bajkovca 15, 40000 Strahoninec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2.502,00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406,25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2.095,75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Osporavaju dužnik i povjerenik. Osporeni dio tražbine je omaškom knjigovodstva ostao naveden u poslovnim knjigama.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1090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29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KERO-BENZ društvo s ograničenom odgovornošću za trgovinu, ugostiteljstvo i poslovanje nekretninama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19560914719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Ulica Mavra Schlengera 7, 42204 Gornji Kneginec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239,91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239,91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Osporavaju dužnik i povjerenik. Tražbina je omaškom knjigovodstva ostala navedena u poslovnim knjigama.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436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30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BORKA KLIČAN-ŠTIH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95417877871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MALI VRH 202, 42204 VARAŽDIN BREG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543.299,68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543.299,68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436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31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KNJIGOVODSTVENI BIRO BS, vl. BISERKA SKUPNJAK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49421049702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VARAŽDINSKA ULICA 133, 42202 TRNOVEC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43.695,00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43.695,00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1090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32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KODRA društvo s ograničenom odgovornošću za distribuciju plina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81118596940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Vrtna 40, 42202 Bartolovec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1.703,20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1.703,20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Osporavaju dužnik i povjerenik. Tražbina je omaškom knjigovodstva ostala navedena u poslovnim knjigama.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Osporavanje se otklanja i tražbina priznaje u cijelosti</w:t>
            </w:r>
          </w:p>
        </w:tc>
      </w:tr>
      <w:tr w:rsidRPr="00C37331" w:rsidR="00C37331" w:rsidTr="00F56D83">
        <w:trPr>
          <w:trHeight w:val="1090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33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KOLEKS obrt vl. KSENIJA KOLAREVIĆ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17290798626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ĐURE BASARIČEKA 52, 48350 ĐURĐEVAC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8.100,00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8.100,00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Osporavaju dužnik i povjerenik. Tražbina je omaškom knjigovods</w:t>
            </w: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lastRenderedPageBreak/>
              <w:t>tva ostala navedena u poslovnim knjigama.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lastRenderedPageBreak/>
              <w:t> </w:t>
            </w:r>
          </w:p>
        </w:tc>
      </w:tr>
      <w:tr w:rsidRPr="00C37331" w:rsidR="00C37331" w:rsidTr="00F56D83">
        <w:trPr>
          <w:trHeight w:val="1090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34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KORIEL društvo s ograničenom odgovornošću za usluge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23997663696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Mate Rupčića 35, 42243 Vinica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317.298,56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326.629,36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 xml:space="preserve">da 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317.298,56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9.330,80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Osporavaju dužnik i povjerenik. Osporeni dio tražbine dužnik nema evidentiran u svojim poslovnim knjigama.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654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35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KOS TRANSPORTI društvo s ograničenom odgovornošću za prijevoz robe, špediciju i trgovinu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99654943646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Cehovska 13, 42000 Varaždin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232.055,66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232.055,66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436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36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KTC proizvodnja, trgovina, usluge i turistička agencija, d.d.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95970838122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N.Tesle 18, 48260 Križevci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2.720,03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2.720,03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436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37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LAGERMAX AED Croatia, d.o.o. za međunarodno otpremništvo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06465158978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Zagorske magistrale 16, 10297 Luka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936,37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4.447,99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4.447,99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654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39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MAG-COMMERCE društvo s ograničenom odgovornošću za trgovinu i usluge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57269622478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Maršala Tita 6, 40000 Šenkovec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5.044,91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5.044,91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1090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40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Međunarodna zračna luka Zagreb d.d.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79446233150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Ulica Rudolfa Fizira 1, 10410 Velika Gorica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10,00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Osporavaju dužnik i povjerenik. Tražbina je omaškom knjigovodstva ostala navedena u poslovnim knjigama.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872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41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MGA-TRGOVINA društvo s ograničenom odgovornošću za trgovinu, ugostiteljstvo, poljoprivredu i turizam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73069374931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Bosanci 6B, 47251 Bosiljevo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1.348,36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1.348,36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1528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42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MINISTARSTVO FINANCIJA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18683136487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Katančićeva 5, 10000 ZAGREB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370.853,00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370.853,00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 xml:space="preserve">Osporavaju dužnik i povjerenik. Tražbina je prijavljena pod rednim brojem 43 u tablici prijavljenih tražbina. FINA je </w:t>
            </w: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lastRenderedPageBreak/>
              <w:t>navela vjerovnika 2 puta u tablici prijavljenih tražbina.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lastRenderedPageBreak/>
              <w:t xml:space="preserve">DUŽNIK SAM PRIJAVIO . SADA OSPORAVA TRAŽBINU JER JE VJEROVNIK SAM </w:t>
            </w: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lastRenderedPageBreak/>
              <w:t>UZVRŠIO PRIJAVU POD RBR 43</w:t>
            </w:r>
          </w:p>
        </w:tc>
      </w:tr>
      <w:tr w:rsidRPr="00C37331" w:rsidR="00C37331" w:rsidTr="00F56D83">
        <w:trPr>
          <w:trHeight w:val="436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lastRenderedPageBreak/>
              <w:t>43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MINISTARSTVO FINANCIJA - POREZNA UPRAVA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18683136487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Boškovićeva 5, 10000 ZAGREB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185.460,70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 xml:space="preserve">da 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185.460,70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654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44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MONEX zajednički obrt vl. STJEPAN i LEOPOLD ŽIVKOVIĆ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03085845376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BANA JOSIPA JELAČIĆA 87, 32274 ŠTITAR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17.753,45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17.753,45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654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45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MY WAY društvo s ograničenom odgovornošću za trgovinu i usluge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98558989346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Otokara Keršovanija 4, 40000 Čakovec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443,00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443,00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1090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46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NIKOMILL d.o.o., za prijevoz robe i trgovinu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35787177831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Dubravka 38a, 42204 Turčin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1.937,50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1.937,50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Osporavaju dužnik i povjerenik. Tražbina je omaškom knjigovodstva ostala navedena u poslovnim knjigama.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436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47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Obrt LITUS za marketing i usluge vl. FRANJO JAMBROŠIĆ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09178997647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DRAVSKA POLJANA 3, 42000 VARAŽDIN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2.875,00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2.875,00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436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48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OBRT ZA PRIJEVOZ, VL.MARKO HORVATIĆ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86349677158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GLAVIĆ 78, 42204 VARAŽDIN BREG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1.125,00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1.125,00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256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49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OOO WOODSTARKINVEST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 xml:space="preserve">           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108.697,90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108.697,90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436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50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OPG ANTONIO PANIĆ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76036840732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ULICA BOŽENE LOBOREC 7, 48000 KOPRIVNICA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3.435,20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3.435,20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436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51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OPG FRANJO BABIĆ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53404045709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ULICA STJEPANA RADIĆA 11, 48260 KRIŽEVCI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15.675,00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15.675,00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256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52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OPG IVAN GAŠPARIĆ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54887688675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BREZJE 8, 10342 BREZJE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7.600,00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7.600,00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436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53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OPG MATEJ BELEC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01531469755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ĐURĐEVAČKA 6, 48362 PRUGOVAC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3.616,00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3.616,00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436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54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OPG ŽELJKO CRLENJAK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60629178589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VINOGRADSKA ULICA 5, 48214 CIRKVENA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19.000,00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21.231,07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 xml:space="preserve">da 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19.000,00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1090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lastRenderedPageBreak/>
              <w:t>55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OTP banka dioničko društvo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52508873833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Domovinskog rata 61, 21000 Split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551.363,03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551.363,03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Osporavaju dužnik i povjerenik. Tražbina je prijavljena pod rednim brojem 30 u tablici prijavljenih tražbina.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ascii="Calibri" w:hAnsi="Calibri" w:eastAsia="Calibri" w:cs="Calibri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DUŽNIK SAM PRIJAVIO . SADA OSPORAVA TRAŽBINU JER JE TRAŽBINA POD RBR  30</w:t>
            </w:r>
          </w:p>
        </w:tc>
      </w:tr>
      <w:tr w:rsidRPr="00C37331" w:rsidR="00C37331" w:rsidTr="00F56D83">
        <w:trPr>
          <w:trHeight w:val="1090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56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PARKOVI dioničko društvo za komunalne i hortikulturne djelatnosti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72672225843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HALLEROVA ALEJA 8, 42000 Varaždin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250,00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250,00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Osporavaju dužnik i povjerenik. Tražbina je omaškom knjigovodstva ostala navedena u poslovnim knjigama.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872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57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Pečenjarnica RIS jednostavno društvo s ograničenom odgovornošću za ugostiteljstvo i usluge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26361092662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Varaždinska 60, 42000 Nedeljanec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35.908,00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41.382,91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da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41.382,91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256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58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PHUT ZAREMBA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 xml:space="preserve">           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22.562,50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22.562,50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1090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59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PILANSKI OBRT vl. MARIO VINCEK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37632475990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ZAVRŠJE 35, 42242 ZAVRŠJE PODBELSKO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3.250,00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3.250,00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Osporavaju dužnik i povjerenik. Tražbina je omaškom knjigovodstva ostala navedena u poslovnim knjigama.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1090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60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PLODINE dioničko društvo za trgovinu i usluge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92510683607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Ružićeva 29, 51000 Rijeka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120,95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120,95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Osporavaju dužnik i povjerenik. Tražbina je omaškom knjigovodstva ostala navedena u poslovnim knjigama.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654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61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POLJOCENTAR trgovačko društvo za trgovinu i usluge d.o.o.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49929727453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Obrtnička 12, 48260 Križevci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2.294,37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2.294,37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436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62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POPRAVAK KUĆANSKIH APARATA vl. ŽELJKO REPIĆ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77412600143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VUKOVARSKA 1, 42000 HRAŠĆICA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3.675,00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3.675,00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833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63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POSREDOVANJE U TRGOVINI SRNEC vl. FRANJO SRNEC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52100225782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DONJI PUSTAKOVEC 1031, 40323 DONJI PUSTAKOVEC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15.711,49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15.711,49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436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64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PRIJEVOZ I TRGOVINA vl. MLADEN HOŠNJAK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11723738409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VARAŽDINSKA 241, 42209 SRAČINEC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29.685,82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29.685,82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29.685,82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1090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lastRenderedPageBreak/>
              <w:t>65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PRIVREDNA BANKA ZAGREB - DIONIČKO DRUŠTVO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02535697732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Radnička cesta 50, 10000 Zagreb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400.962,97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400.962,97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Osporavaju dužnik i povjerenik. Tražbina je prijavljena pod rednim brojem 71 u tablici prijavljenih tražbina.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ascii="Calibri" w:hAnsi="Calibri" w:eastAsia="Calibri" w:cs="Calibri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DUŽNIK SAM PRIJAVIO . SADA OSPORAVA TRAŽBINU JER JE TRAŽBINA POD RBR   71</w:t>
            </w:r>
          </w:p>
        </w:tc>
      </w:tr>
      <w:tr w:rsidRPr="00C37331" w:rsidR="00C37331" w:rsidTr="00F56D83">
        <w:trPr>
          <w:trHeight w:val="1090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67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BOŽIDAR RIS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88715357200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VARAŽDINSKA 215, 42205 NEDELJANEC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1.480,00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1.480,00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Osporavaju dužnik i povjerenik. Tražbina je omaškom knjigovodstva ostala navedena u poslovnim knjigama.</w:t>
            </w:r>
          </w:p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ascii="Calibri" w:hAnsi="Calibri" w:eastAsia="Calibri" w:cs="Calibri"/>
              </w:rPr>
            </w:pPr>
          </w:p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526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68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ŽELJKO RITONJA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52642112478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PRELOŠKA 91, 40000 ČAKOVEC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180,30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180,30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654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69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SERVIS CMREČAK društvo s ograničenom odgovornošću za trgovinu i usluge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78069311047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Vinogradska 37, 42204 Križanec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1.745,01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1.745,01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1090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70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SERVIS HIDRAULIKE vl. GORAN HERCEG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65831430042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KOPRIVNIČKA ULICA 38, 42000 VARAŽDIN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696,40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696,40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Osporavaju dužnik i povjerenik. Tražbina je omaškom knjigovodstva ostala navedena u poslovnim knjigama.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436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71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IVAN ŠTIH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06956189581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MALI VRH 202, 42204 VARAŽDIN BREG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403.419,71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403.419,71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Garantni depozit u PBZu</w:t>
            </w:r>
          </w:p>
        </w:tc>
      </w:tr>
      <w:tr w:rsidRPr="00C37331" w:rsidR="00C37331" w:rsidTr="00F56D83">
        <w:trPr>
          <w:trHeight w:val="654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72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TARANDEK TRANSPORTI društvo s ograničenom odgovornošću za prijevoz robe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77045852140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Zasadbreg 259A, 40000 Zasadbreg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32.874,86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32.874,86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436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73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TOMA PALETE d.o.o. za trgovinu i proizvodnju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62524947339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Industrijska cesta 16, 10360 Sesvete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43.312,50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49.805,97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 xml:space="preserve">da 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49.805,97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872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74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TP VARAŽDIN društvo s ograničenom odgovornošću za trgovinu, proizvodnju, ugostiteljstvo i pružanje usluga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24312302965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Optujska 26, 42000 Varaždin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25.500,00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25.500,00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436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75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TRANSPORTI MARTINEZ vl. STJEPAN MARTINEZ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09723196392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STJEPANA RADIĆA 49, 42214 BELETINEC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10.076,45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10.076,45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436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lastRenderedPageBreak/>
              <w:t>76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TRGOPLAST prijevoz, trgovina i usluge, d.o.o.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09778587787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Vincekov Breg 7, 10000 Zagreb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625,00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625,00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256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77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TRIGLAV OSIGURANJE d. d.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29743547503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Antuna Heinza 4, 10000 Zagreb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10.971,98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10.971,98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1090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78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MARIO TRTINJAK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79378753915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ZAGREBAČKA 326, 42000 VARAŽDIN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750,00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750,00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Osporavaju dužnik i povjerenik. Tražbina je omaškom knjigovodstva ostala navedena u poslovnim knjigama.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256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79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UAB MONDEVA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 xml:space="preserve">           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266.864,22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266.864,22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ascii="Calibri" w:hAnsi="Calibri" w:eastAsia="Calibri" w:cs="Calibri"/>
              </w:rPr>
            </w:pPr>
          </w:p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ascii="Calibri" w:hAnsi="Calibri" w:eastAsia="Calibri" w:cs="Calibri"/>
              </w:rPr>
            </w:pPr>
          </w:p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ascii="Calibri" w:hAnsi="Calibri" w:eastAsia="Calibri" w:cs="Calibri"/>
              </w:rPr>
            </w:pPr>
          </w:p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ascii="Calibri" w:hAnsi="Calibri" w:eastAsia="Calibri" w:cs="Calibri"/>
              </w:rPr>
            </w:pPr>
          </w:p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ascii="Calibri" w:hAnsi="Calibri" w:eastAsia="Calibri" w:cs="Calibri"/>
              </w:rPr>
            </w:pPr>
          </w:p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872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80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UNIVERZAL društvo s ograničenom odgovornošću za gospodarenje otpadom, proizvodnju i trgovinu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71843925886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Cehovska 10, 42000 Varaždin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900,00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1.651,18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1.651,18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436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81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Ustanova za zdravstvenu skrb AURA FIT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20752352202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Frana Supila 7A, 42000 Varaždin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305,35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305,35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1090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82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SONI VADLJA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08957166160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KOČE RACINA 20, 40000 ČAKOVEC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6.391,69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6.391,69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Osporavaju dužnik i povjerenik. Tražbina je omaškom knjigovodstva ostala navedena u poslovnim knjigama.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1090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83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VARKOM dioničko društvo za opskrbu vodom i odvodnju otpadnih voda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39048902955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Trg Bana Jelačića 15, 42000 Varaždin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1.423,96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1.423,96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Osporavaju dužnik i povjerenik. Tražbina je omaškom knjigovodstva ostala navedena u poslovnim knjigama.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Osporavanje se otklanja i tražbina priznaje u cijelosti</w:t>
            </w:r>
          </w:p>
        </w:tc>
      </w:tr>
      <w:tr w:rsidRPr="00C37331" w:rsidR="00C37331" w:rsidTr="00F56D83">
        <w:trPr>
          <w:trHeight w:val="1090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84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VETERINARSKA STANICA, dioničko društvo, VARAŽDIN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41540201755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Trg Ivana Perkovca 24, 42000 Varaždin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1.085,45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532,87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552,58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Osporavaju dužnik i povjerenik. Tražbina je omaškom knjigovodstva ostala navedena u poslovnim knjigama.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Otkloniti osporavanje za 532,87 kn</w:t>
            </w:r>
          </w:p>
        </w:tc>
      </w:tr>
      <w:tr w:rsidRPr="00C37331" w:rsidR="00C37331" w:rsidTr="00F56D83">
        <w:trPr>
          <w:trHeight w:val="1090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lastRenderedPageBreak/>
              <w:t>85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VIGIDAS PACK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 xml:space="preserve">           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685,86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685,86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Osporavaju dužnik i povjerenik. Tražbina je omaškom knjigovodstva ostala navedena u poslovnim knjigama.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1090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86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VULKANIZERSTVO ĐURAS vl. VLADIMIR ĐURAS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67831009658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KRALJA BELE IV 49, 42205 ŠIJANEC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9.910,50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10.224,98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9.910,50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314,48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Osporavaju dužnik i povjerenik. Osporeni dio tražbine dužnik nema evidentiran u svojim poslovnim knjigama.</w:t>
            </w:r>
          </w:p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ascii="Calibri" w:hAnsi="Calibri" w:eastAsia="Calibri" w:cs="Calibri"/>
              </w:rPr>
            </w:pPr>
          </w:p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ascii="Calibri" w:hAnsi="Calibri" w:eastAsia="Calibri" w:cs="Calibri"/>
              </w:rPr>
            </w:pPr>
          </w:p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ascii="Calibri" w:hAnsi="Calibri" w:eastAsia="Calibri" w:cs="Calibri"/>
              </w:rPr>
            </w:pPr>
          </w:p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1090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87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WÜRTH-HRVATSKA d.o.o. za trgovinu, usluge i zastupanje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52641439848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Franje Lučića 32, 10000 Zagreb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503,25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503,25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Osporavaju dužnik i povjerenik. Tražbina je omaškom knjigovodstva ostala navedena u poslovnim knjigama.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1090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88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BOŽIDAR ZAGOREC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90269863805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KRALJA BELE IV 29A, 42205 ŠIJANEC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6.503,37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6.503,37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Osporavaju dužnik i povjerenik. Tražbina je omaškom knjigovodstva ostala navedena u poslovnim knjigama.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436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89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ZAGREBINSPEKT d.o.o. za kontrolu i inženjering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82752153530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Draškovićeva 29, 10000 Zagreb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6.625,00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6.625,00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872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90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ZELINAPROMET društvo s ograničenom odgovornošću za prozvodnju, trgovinu, ugostiteljstvo i usluge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07443745075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Drenova Gornja 1c, 10380 Sveti Ivan Zelina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7.795,00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7.795,00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  <w:tr w:rsidRPr="00C37331" w:rsidR="00C37331" w:rsidTr="00F56D83">
        <w:trPr>
          <w:trHeight w:val="436"/>
          <w:jc w:val="center"/>
        </w:trPr>
        <w:tc>
          <w:tcPr>
            <w:tcW w:w="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91</w:t>
            </w:r>
          </w:p>
        </w:tc>
        <w:tc>
          <w:tcPr>
            <w:tcW w:w="13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KULOVAC Cazim Lademittelservice</w:t>
            </w:r>
          </w:p>
        </w:tc>
        <w:tc>
          <w:tcPr>
            <w:tcW w:w="94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 xml:space="preserve">           </w:t>
            </w:r>
          </w:p>
        </w:tc>
        <w:tc>
          <w:tcPr>
            <w:tcW w:w="10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Sagerstrasse 2, 5303 Thalgau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4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52.347,03</w:t>
            </w:r>
          </w:p>
        </w:tc>
        <w:tc>
          <w:tcPr>
            <w:tcW w:w="7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ne</w:t>
            </w:r>
          </w:p>
        </w:tc>
        <w:tc>
          <w:tcPr>
            <w:tcW w:w="8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52.347,03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91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86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DDDDD"/>
            <w:vAlign w:val="center"/>
          </w:tcPr>
          <w:p w:rsidRPr="00C37331" w:rsidR="00C37331" w:rsidP="00C37331" w:rsidRDefault="00C37331">
            <w:pPr>
              <w:widowControl w:val="false"/>
              <w:suppressAutoHyphens/>
              <w:spacing w:after="0"/>
              <w:jc w:val="center"/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</w:pPr>
            <w:r w:rsidRPr="00C37331">
              <w:rPr>
                <w:rFonts w:eastAsia="Times New Roman" w:cs="Calibri"/>
                <w:color w:val="000000"/>
                <w:sz w:val="15"/>
                <w:szCs w:val="15"/>
                <w:lang w:eastAsia="hr-HR"/>
              </w:rPr>
              <w:t> </w:t>
            </w:r>
          </w:p>
        </w:tc>
      </w:tr>
    </w:tbl>
    <w:p w:rsidR="005E37ED" w:rsidP="00342195" w:rsidRDefault="005E37ED">
      <w:pPr>
        <w:pStyle w:val="Bezproreda"/>
        <w:jc w:val="both"/>
        <w:rPr>
          <w:rFonts w:ascii="Arial" w:hAnsi="Arial" w:cs="Arial"/>
        </w:rPr>
      </w:pPr>
    </w:p>
    <w:p w:rsidR="005E37ED" w:rsidP="00980963" w:rsidRDefault="005E37ED">
      <w:pPr>
        <w:pStyle w:val="Bezproreda"/>
        <w:ind w:firstLine="708"/>
        <w:jc w:val="both"/>
        <w:rPr>
          <w:rFonts w:ascii="Arial" w:hAnsi="Arial" w:cs="Arial"/>
        </w:rPr>
      </w:pPr>
    </w:p>
    <w:p w:rsidRPr="005E37ED" w:rsidR="00980963" w:rsidP="00980963" w:rsidRDefault="00980963">
      <w:pPr>
        <w:pStyle w:val="Bezproreda"/>
        <w:ind w:firstLine="708"/>
        <w:jc w:val="both"/>
        <w:rPr>
          <w:rFonts w:ascii="Arial" w:hAnsi="Arial" w:cs="Arial"/>
        </w:rPr>
      </w:pPr>
      <w:r w:rsidRPr="005E37ED">
        <w:rPr>
          <w:rFonts w:ascii="Arial" w:hAnsi="Arial" w:cs="Arial"/>
        </w:rPr>
        <w:t xml:space="preserve">Prelazi se na ispitivanje prijavljenih tražbina kako su unesene u tablicu: </w:t>
      </w:r>
    </w:p>
    <w:p w:rsidR="008C276D" w:rsidP="008C276D" w:rsidRDefault="008C276D">
      <w:pPr>
        <w:pStyle w:val="Bezproreda"/>
        <w:jc w:val="both"/>
        <w:rPr>
          <w:rFonts w:ascii="Arial" w:hAnsi="Arial" w:cs="Arial"/>
        </w:rPr>
      </w:pPr>
    </w:p>
    <w:p w:rsidRPr="005E37ED" w:rsidR="00CA2016" w:rsidP="008C276D" w:rsidRDefault="00CA2016">
      <w:pPr>
        <w:pStyle w:val="Bezproreda"/>
        <w:jc w:val="both"/>
        <w:rPr>
          <w:rFonts w:ascii="Arial" w:hAnsi="Arial" w:cs="Arial"/>
        </w:rPr>
      </w:pPr>
    </w:p>
    <w:p w:rsidRPr="005E37ED" w:rsidR="00F52121" w:rsidP="00342195" w:rsidRDefault="00342195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ATEKO d.o.o., Ivanić - Grad</w:t>
      </w:r>
    </w:p>
    <w:p w:rsidRPr="0096271A" w:rsidR="00342195" w:rsidP="00342195" w:rsidRDefault="00342195">
      <w:pPr>
        <w:pStyle w:val="Bezproreda"/>
        <w:jc w:val="both"/>
        <w:rPr>
          <w:rFonts w:ascii="Arial" w:hAnsi="Arial" w:cs="Arial"/>
        </w:rPr>
      </w:pPr>
    </w:p>
    <w:p w:rsidR="00342195" w:rsidP="00943F1E" w:rsidRDefault="00374CEC">
      <w:pPr>
        <w:pStyle w:val="Bezproreda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Tražbina se smatra utvrđenom u iznosu </w:t>
      </w:r>
      <w:r w:rsidR="00943F1E">
        <w:rPr>
          <w:rFonts w:ascii="Arial" w:hAnsi="Arial" w:cs="Arial"/>
        </w:rPr>
        <w:t xml:space="preserve">od 1.618.920,49 kn.  </w:t>
      </w:r>
    </w:p>
    <w:p w:rsidR="00342195" w:rsidP="00342195" w:rsidRDefault="00342195">
      <w:pPr>
        <w:pStyle w:val="Bezproreda"/>
        <w:jc w:val="both"/>
        <w:rPr>
          <w:rFonts w:ascii="Arial" w:hAnsi="Arial" w:cs="Arial"/>
        </w:rPr>
      </w:pPr>
    </w:p>
    <w:p w:rsidR="00342195" w:rsidP="00342195" w:rsidRDefault="00342195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AUTO CENTAR FLORIJANIĆ d.o.o., Trnovec</w:t>
      </w:r>
    </w:p>
    <w:p w:rsidR="00342195" w:rsidP="00342195" w:rsidRDefault="00342195">
      <w:pPr>
        <w:pStyle w:val="Bezproreda"/>
        <w:jc w:val="both"/>
        <w:rPr>
          <w:rFonts w:ascii="Arial" w:hAnsi="Arial" w:cs="Arial"/>
        </w:rPr>
      </w:pPr>
    </w:p>
    <w:p w:rsidR="00342195" w:rsidP="00B46369" w:rsidRDefault="00374CEC">
      <w:pPr>
        <w:pStyle w:val="Bezproreda"/>
        <w:ind w:left="720"/>
        <w:jc w:val="both"/>
        <w:rPr>
          <w:rFonts w:ascii="Arial" w:hAnsi="Arial" w:cs="Arial"/>
        </w:rPr>
      </w:pPr>
      <w:r w:rsidRPr="00374CEC">
        <w:rPr>
          <w:rFonts w:ascii="Arial" w:hAnsi="Arial" w:cs="Arial"/>
        </w:rPr>
        <w:t xml:space="preserve">Tražbina se smatra utvrđenom u iznosu od </w:t>
      </w:r>
      <w:r w:rsidR="00342195">
        <w:rPr>
          <w:rFonts w:ascii="Arial" w:hAnsi="Arial" w:cs="Arial"/>
        </w:rPr>
        <w:t>23.725,63 kn.</w:t>
      </w:r>
    </w:p>
    <w:p w:rsidR="00342195" w:rsidP="00342195" w:rsidRDefault="00342195">
      <w:pPr>
        <w:pStyle w:val="Bezproreda"/>
        <w:jc w:val="both"/>
        <w:rPr>
          <w:rFonts w:ascii="Arial" w:hAnsi="Arial" w:cs="Arial"/>
        </w:rPr>
      </w:pPr>
    </w:p>
    <w:p w:rsidR="00342195" w:rsidP="00342195" w:rsidRDefault="00342195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AUTOMOBIL – LONČAR d.o.o., Varaždin</w:t>
      </w:r>
    </w:p>
    <w:p w:rsidR="00342195" w:rsidP="00342195" w:rsidRDefault="00342195">
      <w:pPr>
        <w:pStyle w:val="Bezproreda"/>
        <w:ind w:left="720"/>
        <w:jc w:val="both"/>
        <w:rPr>
          <w:rFonts w:ascii="Arial" w:hAnsi="Arial" w:cs="Arial"/>
        </w:rPr>
      </w:pPr>
    </w:p>
    <w:p w:rsidR="00342195" w:rsidP="00342195" w:rsidRDefault="00E11AC2">
      <w:pPr>
        <w:pStyle w:val="Bezproreda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Povjerenica i dužnik izjavljuju da otklanjanju osporavanje ove tražbine. </w:t>
      </w:r>
    </w:p>
    <w:p w:rsidRPr="0096271A" w:rsidR="00342195" w:rsidP="00342195" w:rsidRDefault="00342195">
      <w:pPr>
        <w:pStyle w:val="Bezproreda"/>
        <w:jc w:val="both"/>
        <w:rPr>
          <w:rFonts w:ascii="Arial" w:hAnsi="Arial" w:cs="Arial"/>
        </w:rPr>
      </w:pPr>
    </w:p>
    <w:p w:rsidRPr="0096271A" w:rsidR="00001C11" w:rsidP="00001C11" w:rsidRDefault="00001C11">
      <w:pPr>
        <w:pStyle w:val="Bezproreda"/>
        <w:ind w:left="72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Sud donosi </w:t>
      </w:r>
    </w:p>
    <w:p w:rsidRPr="0096271A" w:rsidR="00001C11" w:rsidP="00001C11" w:rsidRDefault="00001C11">
      <w:pPr>
        <w:pStyle w:val="Bezproreda"/>
        <w:ind w:left="720"/>
        <w:jc w:val="center"/>
        <w:rPr>
          <w:rFonts w:ascii="Arial" w:hAnsi="Arial" w:cs="Arial"/>
        </w:rPr>
      </w:pPr>
      <w:r w:rsidRPr="0096271A">
        <w:rPr>
          <w:rFonts w:ascii="Arial" w:hAnsi="Arial" w:cs="Arial"/>
        </w:rPr>
        <w:t>r j e š e n j e</w:t>
      </w:r>
    </w:p>
    <w:p w:rsidRPr="0096271A" w:rsidR="00001C11" w:rsidP="00001C11" w:rsidRDefault="00001C11">
      <w:pPr>
        <w:pStyle w:val="Bezproreda"/>
        <w:ind w:left="720"/>
        <w:jc w:val="both"/>
        <w:rPr>
          <w:rFonts w:ascii="Arial" w:hAnsi="Arial" w:cs="Arial"/>
        </w:rPr>
      </w:pPr>
    </w:p>
    <w:p w:rsidR="00001C11" w:rsidP="00001C11" w:rsidRDefault="00E11AC2">
      <w:pPr>
        <w:pStyle w:val="Bezproreda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Tražbina se smatra utvrđenom u iznosu od 10</w:t>
      </w:r>
      <w:r w:rsidR="00001C11">
        <w:rPr>
          <w:rFonts w:ascii="Arial" w:hAnsi="Arial" w:cs="Arial"/>
        </w:rPr>
        <w:t>.</w:t>
      </w:r>
      <w:r>
        <w:rPr>
          <w:rFonts w:ascii="Arial" w:hAnsi="Arial" w:cs="Arial"/>
        </w:rPr>
        <w:t>040,00 kn.</w:t>
      </w:r>
      <w:r w:rsidR="00001C11">
        <w:rPr>
          <w:rFonts w:ascii="Arial" w:hAnsi="Arial" w:cs="Arial"/>
        </w:rPr>
        <w:t xml:space="preserve"> </w:t>
      </w:r>
    </w:p>
    <w:p w:rsidR="00001C11" w:rsidP="00001C11" w:rsidRDefault="00001C11">
      <w:pPr>
        <w:pStyle w:val="Bezproreda"/>
        <w:jc w:val="both"/>
        <w:rPr>
          <w:rFonts w:ascii="Arial" w:hAnsi="Arial" w:cs="Arial"/>
        </w:rPr>
      </w:pPr>
    </w:p>
    <w:p w:rsidR="00001C11" w:rsidP="00001C11" w:rsidRDefault="00001C11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BENELA d.o.o., Jalkovec</w:t>
      </w:r>
    </w:p>
    <w:p w:rsidRPr="005E37ED" w:rsidR="00F52121" w:rsidP="00F52121" w:rsidRDefault="00F52121">
      <w:pPr>
        <w:pStyle w:val="Bezproreda"/>
        <w:jc w:val="both"/>
        <w:rPr>
          <w:rFonts w:ascii="Arial" w:hAnsi="Arial" w:cs="Arial"/>
        </w:rPr>
      </w:pPr>
    </w:p>
    <w:p w:rsidR="00001C11" w:rsidP="00001C11" w:rsidRDefault="0058037C">
      <w:pPr>
        <w:pStyle w:val="Bezproreda"/>
        <w:ind w:left="720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001C11">
        <w:rPr>
          <w:rFonts w:ascii="Arial" w:hAnsi="Arial" w:cs="Arial"/>
        </w:rPr>
        <w:t>30.606,79 kn.</w:t>
      </w:r>
    </w:p>
    <w:p w:rsidR="00001C11" w:rsidP="00001C11" w:rsidRDefault="00001C11">
      <w:pPr>
        <w:pStyle w:val="Bezproreda"/>
        <w:jc w:val="both"/>
        <w:rPr>
          <w:rFonts w:ascii="Arial" w:hAnsi="Arial" w:cs="Arial"/>
        </w:rPr>
      </w:pPr>
    </w:p>
    <w:p w:rsidR="00001C11" w:rsidP="00001C11" w:rsidRDefault="00001C11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BROX TRADING GMBH</w:t>
      </w:r>
    </w:p>
    <w:p w:rsidR="00001C11" w:rsidP="00001C11" w:rsidRDefault="00001C11">
      <w:pPr>
        <w:pStyle w:val="Bezproreda"/>
        <w:jc w:val="both"/>
        <w:rPr>
          <w:rFonts w:ascii="Arial" w:hAnsi="Arial" w:cs="Arial"/>
        </w:rPr>
      </w:pPr>
    </w:p>
    <w:p w:rsidR="00001C11" w:rsidP="00001C11" w:rsidRDefault="0058037C">
      <w:pPr>
        <w:pStyle w:val="Bezproreda"/>
        <w:ind w:left="720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001C11">
        <w:rPr>
          <w:rFonts w:ascii="Arial" w:hAnsi="Arial" w:cs="Arial"/>
        </w:rPr>
        <w:t>30.868,28 kn.</w:t>
      </w:r>
    </w:p>
    <w:p w:rsidR="00001C11" w:rsidP="00001C11" w:rsidRDefault="00001C11">
      <w:pPr>
        <w:pStyle w:val="Bezproreda"/>
        <w:jc w:val="both"/>
        <w:rPr>
          <w:rFonts w:ascii="Arial" w:hAnsi="Arial" w:cs="Arial"/>
        </w:rPr>
      </w:pPr>
    </w:p>
    <w:p w:rsidR="00001C11" w:rsidP="00001C11" w:rsidRDefault="00001C11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CENTAR LISINSKI d.o.o., Zbelava</w:t>
      </w:r>
    </w:p>
    <w:p w:rsidR="00001C11" w:rsidP="00001C11" w:rsidRDefault="00001C11">
      <w:pPr>
        <w:pStyle w:val="Bezproreda"/>
        <w:jc w:val="both"/>
        <w:rPr>
          <w:rFonts w:ascii="Arial" w:hAnsi="Arial" w:cs="Arial"/>
        </w:rPr>
      </w:pPr>
    </w:p>
    <w:p w:rsidR="00E85ED1" w:rsidP="00001C11" w:rsidRDefault="00001C11">
      <w:pPr>
        <w:pStyle w:val="Bezproreda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Dužnik i </w:t>
      </w:r>
      <w:r w:rsidRPr="00CA2016" w:rsidR="00CA2016">
        <w:rPr>
          <w:rFonts w:ascii="Arial" w:hAnsi="Arial" w:cs="Arial"/>
        </w:rPr>
        <w:t xml:space="preserve">povjerenica </w:t>
      </w:r>
      <w:r>
        <w:rPr>
          <w:rFonts w:ascii="Arial" w:hAnsi="Arial" w:cs="Arial"/>
        </w:rPr>
        <w:t>osporavaju prijavljenu tražbinu u cije</w:t>
      </w:r>
      <w:r w:rsidR="00E11AC2">
        <w:rPr>
          <w:rFonts w:ascii="Arial" w:hAnsi="Arial" w:cs="Arial"/>
        </w:rPr>
        <w:t xml:space="preserve">losti jer je tražbina podmirena, obvezuje se </w:t>
      </w:r>
      <w:r w:rsidR="00E85ED1">
        <w:rPr>
          <w:rFonts w:ascii="Arial" w:hAnsi="Arial" w:cs="Arial"/>
        </w:rPr>
        <w:t xml:space="preserve">po potrebi </w:t>
      </w:r>
      <w:r w:rsidR="00E11AC2">
        <w:rPr>
          <w:rFonts w:ascii="Arial" w:hAnsi="Arial" w:cs="Arial"/>
        </w:rPr>
        <w:t>naknadno dostaviti očitovanje vezano uz činjenice kada je tražbina podmirena, te na kojem se pravnom osnovu ista temeljila i koji su dokazi za podmirenje te tražbine.</w:t>
      </w:r>
      <w:r w:rsidR="00E85ED1">
        <w:rPr>
          <w:rFonts w:ascii="Arial" w:hAnsi="Arial" w:cs="Arial"/>
        </w:rPr>
        <w:t xml:space="preserve"> </w:t>
      </w:r>
    </w:p>
    <w:p w:rsidR="00E85ED1" w:rsidP="00001C11" w:rsidRDefault="00E85ED1">
      <w:pPr>
        <w:pStyle w:val="Bezproreda"/>
        <w:ind w:left="720"/>
        <w:jc w:val="both"/>
        <w:rPr>
          <w:rFonts w:ascii="Arial" w:hAnsi="Arial" w:cs="Arial"/>
        </w:rPr>
      </w:pPr>
    </w:p>
    <w:p w:rsidR="00001C11" w:rsidP="00001C11" w:rsidRDefault="00E85ED1">
      <w:pPr>
        <w:pStyle w:val="Bezproreda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Punomoćnica dužnika nakon toga izjavljuje da vjerovnik ima zadužnicu na iznos od 500.000,00 kn kao ovršnu ispravu dok u pogledu ostatka od 422.421,72 kn, nema ovršnu ispravu.</w:t>
      </w:r>
    </w:p>
    <w:p w:rsidR="00E85ED1" w:rsidP="00001C11" w:rsidRDefault="00E85ED1">
      <w:pPr>
        <w:pStyle w:val="Bezproreda"/>
        <w:ind w:left="720"/>
        <w:jc w:val="both"/>
        <w:rPr>
          <w:rFonts w:ascii="Arial" w:hAnsi="Arial" w:cs="Arial"/>
        </w:rPr>
      </w:pPr>
    </w:p>
    <w:p w:rsidR="00E85ED1" w:rsidP="00001C11" w:rsidRDefault="00E85ED1">
      <w:pPr>
        <w:pStyle w:val="Bezproreda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Zakonski zastupnik vjerovnika nakon toga izjavljuje da ima kod sebe svu potrebnu dokumentaciju te će ju odmah nakon ročišta predati povjerenici. Napominje da nije sporno da ima ovršnu ispravu – bjanko zadužnicu na iznos od 500.000,00 kn, dok za ostatak prijavljenog iznosa nema ovršnu ispravu.</w:t>
      </w:r>
    </w:p>
    <w:p w:rsidRPr="0096271A" w:rsidR="00001C11" w:rsidP="00001C11" w:rsidRDefault="00001C11">
      <w:pPr>
        <w:pStyle w:val="Bezproreda"/>
        <w:jc w:val="both"/>
        <w:rPr>
          <w:rFonts w:ascii="Arial" w:hAnsi="Arial" w:cs="Arial"/>
        </w:rPr>
      </w:pPr>
    </w:p>
    <w:p w:rsidRPr="0096271A" w:rsidR="00001C11" w:rsidP="00001C11" w:rsidRDefault="00001C11">
      <w:pPr>
        <w:pStyle w:val="Bezproreda"/>
        <w:ind w:left="72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Sud donosi </w:t>
      </w:r>
    </w:p>
    <w:p w:rsidRPr="0096271A" w:rsidR="00001C11" w:rsidP="00001C11" w:rsidRDefault="00001C11">
      <w:pPr>
        <w:pStyle w:val="Bezproreda"/>
        <w:ind w:left="720"/>
        <w:jc w:val="center"/>
        <w:rPr>
          <w:rFonts w:ascii="Arial" w:hAnsi="Arial" w:cs="Arial"/>
        </w:rPr>
      </w:pPr>
      <w:r w:rsidRPr="0096271A">
        <w:rPr>
          <w:rFonts w:ascii="Arial" w:hAnsi="Arial" w:cs="Arial"/>
        </w:rPr>
        <w:t>r j e š e n j e</w:t>
      </w:r>
    </w:p>
    <w:p w:rsidRPr="0096271A" w:rsidR="00001C11" w:rsidP="00001C11" w:rsidRDefault="00001C11">
      <w:pPr>
        <w:pStyle w:val="Bezproreda"/>
        <w:ind w:left="720"/>
        <w:jc w:val="both"/>
        <w:rPr>
          <w:rFonts w:ascii="Arial" w:hAnsi="Arial" w:cs="Arial"/>
        </w:rPr>
      </w:pPr>
    </w:p>
    <w:p w:rsidR="00001C11" w:rsidP="00001C11" w:rsidRDefault="00001C11">
      <w:pPr>
        <w:pStyle w:val="Bezproreda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</w:t>
      </w:r>
      <w:r w:rsidRPr="009627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osporavanje </w:t>
      </w:r>
      <w:r w:rsidR="00E85ED1">
        <w:rPr>
          <w:rFonts w:ascii="Arial" w:hAnsi="Arial" w:cs="Arial"/>
        </w:rPr>
        <w:t xml:space="preserve">ove </w:t>
      </w:r>
      <w:r>
        <w:rPr>
          <w:rFonts w:ascii="Arial" w:hAnsi="Arial" w:cs="Arial"/>
        </w:rPr>
        <w:t xml:space="preserve">tražbine nije otklonjeno. </w:t>
      </w:r>
    </w:p>
    <w:p w:rsidR="00001C11" w:rsidP="00001C11" w:rsidRDefault="00001C11">
      <w:pPr>
        <w:pStyle w:val="Bezproreda"/>
        <w:jc w:val="both"/>
        <w:rPr>
          <w:rFonts w:ascii="Arial" w:hAnsi="Arial" w:cs="Arial"/>
        </w:rPr>
      </w:pPr>
    </w:p>
    <w:p w:rsidR="00001C11" w:rsidP="00001C11" w:rsidRDefault="00001C11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CENTAR ZA KOMBINIRANI TRANSPORT ZAGREB d.d., Zagreb</w:t>
      </w:r>
    </w:p>
    <w:p w:rsidR="00001C11" w:rsidP="00001C11" w:rsidRDefault="00001C11">
      <w:pPr>
        <w:pStyle w:val="Bezproreda"/>
        <w:jc w:val="both"/>
        <w:rPr>
          <w:rFonts w:ascii="Arial" w:hAnsi="Arial" w:cs="Arial"/>
        </w:rPr>
      </w:pPr>
    </w:p>
    <w:p w:rsidR="00A860E4" w:rsidP="00A860E4" w:rsidRDefault="0058037C">
      <w:pPr>
        <w:pStyle w:val="Bezproreda"/>
        <w:ind w:left="720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A860E4">
        <w:rPr>
          <w:rFonts w:ascii="Arial" w:hAnsi="Arial" w:cs="Arial"/>
        </w:rPr>
        <w:t>681.444,48 kn.</w:t>
      </w:r>
    </w:p>
    <w:p w:rsidR="00A860E4" w:rsidP="00A860E4" w:rsidRDefault="00A860E4">
      <w:pPr>
        <w:pStyle w:val="Bezproreda"/>
        <w:jc w:val="both"/>
        <w:rPr>
          <w:rFonts w:ascii="Arial" w:hAnsi="Arial" w:cs="Arial"/>
        </w:rPr>
      </w:pPr>
    </w:p>
    <w:p w:rsidR="00A860E4" w:rsidP="00A860E4" w:rsidRDefault="00A860E4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DIKA ŠTIK d.o.o., Vratišinec</w:t>
      </w:r>
    </w:p>
    <w:p w:rsidR="00A860E4" w:rsidP="00A860E4" w:rsidRDefault="00A860E4">
      <w:pPr>
        <w:pStyle w:val="Bezproreda"/>
        <w:jc w:val="both"/>
        <w:rPr>
          <w:rFonts w:ascii="Arial" w:hAnsi="Arial" w:cs="Arial"/>
        </w:rPr>
      </w:pPr>
    </w:p>
    <w:p w:rsidR="00A860E4" w:rsidP="00A860E4" w:rsidRDefault="0058037C">
      <w:pPr>
        <w:pStyle w:val="Bezproreda"/>
        <w:ind w:left="720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>Tražbina se smatra utvrđenom u iznosu od</w:t>
      </w:r>
      <w:r w:rsidRPr="0096271A" w:rsidR="00A860E4">
        <w:rPr>
          <w:rFonts w:ascii="Arial" w:hAnsi="Arial" w:cs="Arial"/>
        </w:rPr>
        <w:t xml:space="preserve"> </w:t>
      </w:r>
      <w:r w:rsidR="00A860E4">
        <w:rPr>
          <w:rFonts w:ascii="Arial" w:hAnsi="Arial" w:cs="Arial"/>
        </w:rPr>
        <w:t>2.941,25 kn.</w:t>
      </w:r>
    </w:p>
    <w:p w:rsidR="00A860E4" w:rsidP="00A860E4" w:rsidRDefault="00A860E4">
      <w:pPr>
        <w:pStyle w:val="Bezproreda"/>
        <w:jc w:val="both"/>
        <w:rPr>
          <w:rFonts w:ascii="Arial" w:hAnsi="Arial" w:cs="Arial"/>
        </w:rPr>
      </w:pPr>
    </w:p>
    <w:p w:rsidR="00A860E4" w:rsidP="00A860E4" w:rsidRDefault="00A860E4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DRAŽEN ŠOBAK, vl. obrta za usluge i servis DINS, Kućan Marof</w:t>
      </w:r>
    </w:p>
    <w:p w:rsidR="00B26726" w:rsidP="00B26726" w:rsidRDefault="00B26726">
      <w:pPr>
        <w:pStyle w:val="Bezproreda"/>
        <w:ind w:left="720"/>
        <w:jc w:val="both"/>
        <w:rPr>
          <w:rFonts w:ascii="Arial" w:hAnsi="Arial" w:cs="Arial"/>
        </w:rPr>
      </w:pPr>
    </w:p>
    <w:p w:rsidRPr="00A860E4" w:rsidR="00A860E4" w:rsidP="00A860E4" w:rsidRDefault="00A860E4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Dužnik i </w:t>
      </w:r>
      <w:r w:rsidRPr="00CA2016" w:rsidR="00CA2016">
        <w:rPr>
          <w:rFonts w:ascii="Arial" w:hAnsi="Arial" w:cs="Arial"/>
        </w:rPr>
        <w:t xml:space="preserve">povjerenica </w:t>
      </w:r>
      <w:r w:rsidRPr="00A860E4">
        <w:rPr>
          <w:rFonts w:ascii="Arial" w:hAnsi="Arial" w:cs="Arial"/>
        </w:rPr>
        <w:t xml:space="preserve">osporavaju prijavljenu tražbinu u cijelosti </w:t>
      </w:r>
      <w:r>
        <w:rPr>
          <w:rFonts w:ascii="Arial" w:hAnsi="Arial" w:cs="Arial"/>
        </w:rPr>
        <w:t>jer je tražbina omaškom knjigovodstva ostala</w:t>
      </w:r>
      <w:r w:rsidR="00204A03">
        <w:rPr>
          <w:rFonts w:ascii="Arial" w:hAnsi="Arial" w:cs="Arial"/>
        </w:rPr>
        <w:t xml:space="preserve"> navedena u poslovnim knjigama. Ovršna isprava ne postoji.</w:t>
      </w:r>
    </w:p>
    <w:p w:rsidRPr="00A860E4" w:rsidR="00A860E4" w:rsidP="00A860E4" w:rsidRDefault="00A860E4">
      <w:pPr>
        <w:pStyle w:val="Bezproreda"/>
        <w:ind w:left="720"/>
        <w:jc w:val="both"/>
        <w:rPr>
          <w:rFonts w:ascii="Arial" w:hAnsi="Arial" w:cs="Arial"/>
        </w:rPr>
      </w:pPr>
    </w:p>
    <w:p w:rsidRPr="00A860E4" w:rsidR="00A860E4" w:rsidP="00A860E4" w:rsidRDefault="00A860E4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Sud donosi </w:t>
      </w:r>
    </w:p>
    <w:p w:rsidRPr="00A860E4" w:rsidR="00A860E4" w:rsidP="00A860E4" w:rsidRDefault="00A860E4">
      <w:pPr>
        <w:pStyle w:val="Bezproreda"/>
        <w:ind w:left="720"/>
        <w:jc w:val="center"/>
        <w:rPr>
          <w:rFonts w:ascii="Arial" w:hAnsi="Arial" w:cs="Arial"/>
        </w:rPr>
      </w:pPr>
      <w:r w:rsidRPr="00A860E4">
        <w:rPr>
          <w:rFonts w:ascii="Arial" w:hAnsi="Arial" w:cs="Arial"/>
        </w:rPr>
        <w:t>r j e š e n j e</w:t>
      </w:r>
    </w:p>
    <w:p w:rsidRPr="00A860E4" w:rsidR="00A860E4" w:rsidP="00A860E4" w:rsidRDefault="00A860E4">
      <w:pPr>
        <w:pStyle w:val="Bezproreda"/>
        <w:ind w:left="720"/>
        <w:jc w:val="both"/>
        <w:rPr>
          <w:rFonts w:ascii="Arial" w:hAnsi="Arial" w:cs="Arial"/>
        </w:rPr>
      </w:pPr>
    </w:p>
    <w:p w:rsidR="00A860E4" w:rsidP="00A860E4" w:rsidRDefault="00A860E4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Utvrđuje se da osporavanje tražbine u iznosu od </w:t>
      </w:r>
      <w:r>
        <w:rPr>
          <w:rFonts w:ascii="Arial" w:hAnsi="Arial" w:cs="Arial"/>
        </w:rPr>
        <w:t>937,50 kn</w:t>
      </w:r>
      <w:r w:rsidRPr="00A860E4">
        <w:rPr>
          <w:rFonts w:ascii="Arial" w:hAnsi="Arial" w:cs="Arial"/>
        </w:rPr>
        <w:t xml:space="preserve"> nije otklonjeno.</w:t>
      </w:r>
    </w:p>
    <w:p w:rsidR="00A860E4" w:rsidP="00A860E4" w:rsidRDefault="00A860E4">
      <w:pPr>
        <w:pStyle w:val="Bezproreda"/>
        <w:jc w:val="both"/>
        <w:rPr>
          <w:rFonts w:ascii="Arial" w:hAnsi="Arial" w:cs="Arial"/>
        </w:rPr>
      </w:pPr>
    </w:p>
    <w:p w:rsidR="00A860E4" w:rsidP="00A860E4" w:rsidRDefault="00A860E4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ERG d.o.o., Varaždin</w:t>
      </w:r>
    </w:p>
    <w:p w:rsidR="00001C11" w:rsidP="00001C11" w:rsidRDefault="00001C11">
      <w:pPr>
        <w:pStyle w:val="Bezproreda"/>
        <w:jc w:val="both"/>
        <w:rPr>
          <w:rFonts w:ascii="Arial" w:hAnsi="Arial" w:cs="Arial"/>
        </w:rPr>
      </w:pPr>
    </w:p>
    <w:p w:rsidR="00A860E4" w:rsidP="00A860E4" w:rsidRDefault="00A860E4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Dužnik i </w:t>
      </w:r>
      <w:r w:rsidRPr="00CA2016" w:rsidR="00CA2016">
        <w:rPr>
          <w:rFonts w:ascii="Arial" w:hAnsi="Arial" w:cs="Arial"/>
        </w:rPr>
        <w:t xml:space="preserve">povjerenica </w:t>
      </w:r>
      <w:r w:rsidRPr="00A860E4">
        <w:rPr>
          <w:rFonts w:ascii="Arial" w:hAnsi="Arial" w:cs="Arial"/>
        </w:rPr>
        <w:t xml:space="preserve">osporavaju prijavljenu tražbinu u cijelosti </w:t>
      </w:r>
      <w:r w:rsidR="00943F1E">
        <w:rPr>
          <w:rFonts w:ascii="Arial" w:hAnsi="Arial" w:cs="Arial"/>
        </w:rPr>
        <w:t xml:space="preserve">jer je tražbina podmirena </w:t>
      </w:r>
      <w:r w:rsidR="00204A03">
        <w:rPr>
          <w:rFonts w:ascii="Arial" w:hAnsi="Arial" w:cs="Arial"/>
        </w:rPr>
        <w:t xml:space="preserve"> prije pokretanja ovog predstečajnog postupka, no knjigovodstveno ova činjenica nije popraćena. Ovršna sprava ne postoji.</w:t>
      </w:r>
    </w:p>
    <w:p w:rsidRPr="00A860E4" w:rsidR="00204A03" w:rsidP="00A860E4" w:rsidRDefault="00204A03">
      <w:pPr>
        <w:pStyle w:val="Bezproreda"/>
        <w:ind w:left="720"/>
        <w:jc w:val="both"/>
        <w:rPr>
          <w:rFonts w:ascii="Arial" w:hAnsi="Arial" w:cs="Arial"/>
        </w:rPr>
      </w:pPr>
    </w:p>
    <w:p w:rsidRPr="00A860E4" w:rsidR="00A860E4" w:rsidP="00A860E4" w:rsidRDefault="00A860E4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Sud donosi </w:t>
      </w:r>
    </w:p>
    <w:p w:rsidRPr="00A860E4" w:rsidR="00A860E4" w:rsidP="00A860E4" w:rsidRDefault="00A860E4">
      <w:pPr>
        <w:pStyle w:val="Bezproreda"/>
        <w:ind w:left="720"/>
        <w:jc w:val="center"/>
        <w:rPr>
          <w:rFonts w:ascii="Arial" w:hAnsi="Arial" w:cs="Arial"/>
        </w:rPr>
      </w:pPr>
      <w:r w:rsidRPr="00A860E4">
        <w:rPr>
          <w:rFonts w:ascii="Arial" w:hAnsi="Arial" w:cs="Arial"/>
        </w:rPr>
        <w:t>r j e š e n j e</w:t>
      </w:r>
    </w:p>
    <w:p w:rsidRPr="00A860E4" w:rsidR="00A860E4" w:rsidP="00A860E4" w:rsidRDefault="00A860E4">
      <w:pPr>
        <w:pStyle w:val="Bezproreda"/>
        <w:ind w:left="720"/>
        <w:jc w:val="both"/>
        <w:rPr>
          <w:rFonts w:ascii="Arial" w:hAnsi="Arial" w:cs="Arial"/>
        </w:rPr>
      </w:pPr>
    </w:p>
    <w:p w:rsidR="00A860E4" w:rsidP="00A860E4" w:rsidRDefault="00A860E4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Utvrđuje se da osporavanje tražbine u iznosu od </w:t>
      </w:r>
      <w:r w:rsidR="00EF0053">
        <w:rPr>
          <w:rFonts w:ascii="Arial" w:hAnsi="Arial" w:cs="Arial"/>
        </w:rPr>
        <w:t>4.820,00</w:t>
      </w:r>
      <w:r>
        <w:rPr>
          <w:rFonts w:ascii="Arial" w:hAnsi="Arial" w:cs="Arial"/>
        </w:rPr>
        <w:t xml:space="preserve"> kn</w:t>
      </w:r>
      <w:r w:rsidRPr="00A860E4">
        <w:rPr>
          <w:rFonts w:ascii="Arial" w:hAnsi="Arial" w:cs="Arial"/>
        </w:rPr>
        <w:t xml:space="preserve"> nije otklonjeno.</w:t>
      </w:r>
    </w:p>
    <w:p w:rsidR="00EF0053" w:rsidP="00EF0053" w:rsidRDefault="00EF0053">
      <w:pPr>
        <w:pStyle w:val="Bezproreda"/>
        <w:jc w:val="both"/>
        <w:rPr>
          <w:rFonts w:ascii="Arial" w:hAnsi="Arial" w:cs="Arial"/>
        </w:rPr>
      </w:pPr>
    </w:p>
    <w:p w:rsidR="00EF0053" w:rsidP="00EF0053" w:rsidRDefault="00EF0053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EUROPEAN PALLET ASSOCIATION e.V. </w:t>
      </w:r>
    </w:p>
    <w:p w:rsidR="00EF0053" w:rsidP="00EF0053" w:rsidRDefault="00EF0053">
      <w:pPr>
        <w:pStyle w:val="Bezproreda"/>
        <w:jc w:val="both"/>
        <w:rPr>
          <w:rFonts w:ascii="Arial" w:hAnsi="Arial" w:cs="Arial"/>
        </w:rPr>
      </w:pPr>
    </w:p>
    <w:p w:rsidR="00EF0053" w:rsidP="00EF0053" w:rsidRDefault="00EF0053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Dužnik i </w:t>
      </w:r>
      <w:r w:rsidRPr="00CA2016" w:rsidR="00CA2016">
        <w:rPr>
          <w:rFonts w:ascii="Arial" w:hAnsi="Arial" w:cs="Arial"/>
        </w:rPr>
        <w:t xml:space="preserve">povjerenica </w:t>
      </w:r>
      <w:r w:rsidRPr="00A860E4">
        <w:rPr>
          <w:rFonts w:ascii="Arial" w:hAnsi="Arial" w:cs="Arial"/>
        </w:rPr>
        <w:t xml:space="preserve">osporavaju prijavljenu tražbinu u cijelosti </w:t>
      </w:r>
      <w:r>
        <w:rPr>
          <w:rFonts w:ascii="Arial" w:hAnsi="Arial" w:cs="Arial"/>
        </w:rPr>
        <w:t>jer je tražbina podmirena do otvaranja predstečajnog postupka.</w:t>
      </w:r>
      <w:r w:rsidR="00204A03">
        <w:rPr>
          <w:rFonts w:ascii="Arial" w:hAnsi="Arial" w:cs="Arial"/>
        </w:rPr>
        <w:t xml:space="preserve"> Ovršna isprava ne postoji.</w:t>
      </w:r>
    </w:p>
    <w:p w:rsidRPr="00A860E4" w:rsidR="00EF0053" w:rsidP="00EF0053" w:rsidRDefault="00EF0053">
      <w:pPr>
        <w:pStyle w:val="Bezproreda"/>
        <w:ind w:left="720"/>
        <w:jc w:val="both"/>
        <w:rPr>
          <w:rFonts w:ascii="Arial" w:hAnsi="Arial" w:cs="Arial"/>
        </w:rPr>
      </w:pPr>
    </w:p>
    <w:p w:rsidRPr="00A860E4" w:rsidR="00EF0053" w:rsidP="00EF0053" w:rsidRDefault="00EF0053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Sud donosi </w:t>
      </w:r>
    </w:p>
    <w:p w:rsidRPr="00A860E4" w:rsidR="00EF0053" w:rsidP="00EF0053" w:rsidRDefault="00EF0053">
      <w:pPr>
        <w:pStyle w:val="Bezproreda"/>
        <w:ind w:left="720"/>
        <w:jc w:val="center"/>
        <w:rPr>
          <w:rFonts w:ascii="Arial" w:hAnsi="Arial" w:cs="Arial"/>
        </w:rPr>
      </w:pPr>
      <w:r w:rsidRPr="00A860E4">
        <w:rPr>
          <w:rFonts w:ascii="Arial" w:hAnsi="Arial" w:cs="Arial"/>
        </w:rPr>
        <w:t>r j e š e n j e</w:t>
      </w:r>
    </w:p>
    <w:p w:rsidRPr="00A860E4" w:rsidR="00EF0053" w:rsidP="00EF0053" w:rsidRDefault="00EF0053">
      <w:pPr>
        <w:pStyle w:val="Bezproreda"/>
        <w:ind w:left="720"/>
        <w:jc w:val="both"/>
        <w:rPr>
          <w:rFonts w:ascii="Arial" w:hAnsi="Arial" w:cs="Arial"/>
        </w:rPr>
      </w:pPr>
    </w:p>
    <w:p w:rsidR="00EF0053" w:rsidP="00EF0053" w:rsidRDefault="00EF0053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Utvrđuje se da osporavanje tražbine u iznosu od </w:t>
      </w:r>
      <w:r>
        <w:rPr>
          <w:rFonts w:ascii="Arial" w:hAnsi="Arial" w:cs="Arial"/>
        </w:rPr>
        <w:t>15.927,31 kn</w:t>
      </w:r>
      <w:r w:rsidRPr="00A860E4">
        <w:rPr>
          <w:rFonts w:ascii="Arial" w:hAnsi="Arial" w:cs="Arial"/>
        </w:rPr>
        <w:t xml:space="preserve"> nije otklonjeno.</w:t>
      </w:r>
    </w:p>
    <w:p w:rsidR="003941CE" w:rsidP="003941CE" w:rsidRDefault="003941CE">
      <w:pPr>
        <w:pStyle w:val="Bezproreda"/>
        <w:jc w:val="both"/>
        <w:rPr>
          <w:rFonts w:ascii="Arial" w:hAnsi="Arial" w:cs="Arial"/>
        </w:rPr>
      </w:pPr>
    </w:p>
    <w:p w:rsidR="003941CE" w:rsidP="003941CE" w:rsidRDefault="003941CE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EVOLVA d.o.o., Varaždin</w:t>
      </w:r>
    </w:p>
    <w:p w:rsidR="003941CE" w:rsidP="003941CE" w:rsidRDefault="003941CE">
      <w:pPr>
        <w:pStyle w:val="Bezproreda"/>
        <w:jc w:val="both"/>
        <w:rPr>
          <w:rFonts w:ascii="Arial" w:hAnsi="Arial" w:cs="Arial"/>
        </w:rPr>
      </w:pPr>
    </w:p>
    <w:p w:rsidR="003941CE" w:rsidP="003941CE" w:rsidRDefault="0058037C">
      <w:pPr>
        <w:pStyle w:val="Bezproreda"/>
        <w:ind w:left="720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3941CE">
        <w:rPr>
          <w:rFonts w:ascii="Arial" w:hAnsi="Arial" w:cs="Arial"/>
        </w:rPr>
        <w:t>4.375,00 kn.</w:t>
      </w:r>
    </w:p>
    <w:p w:rsidR="003941CE" w:rsidP="003941CE" w:rsidRDefault="003941CE">
      <w:pPr>
        <w:pStyle w:val="Bezproreda"/>
        <w:jc w:val="both"/>
        <w:rPr>
          <w:rFonts w:ascii="Arial" w:hAnsi="Arial" w:cs="Arial"/>
        </w:rPr>
      </w:pPr>
    </w:p>
    <w:p w:rsidR="003941CE" w:rsidP="003941CE" w:rsidRDefault="003941CE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FALKONET d.o.o., Bednja</w:t>
      </w:r>
    </w:p>
    <w:p w:rsidRPr="005E37ED" w:rsidR="005775EE" w:rsidP="005775EE" w:rsidRDefault="005775EE">
      <w:pPr>
        <w:pStyle w:val="Bezproreda"/>
        <w:jc w:val="both"/>
        <w:rPr>
          <w:rFonts w:ascii="Arial" w:hAnsi="Arial" w:cs="Arial"/>
        </w:rPr>
      </w:pPr>
    </w:p>
    <w:p w:rsidRPr="00A860E4" w:rsidR="003941CE" w:rsidP="003941CE" w:rsidRDefault="003941CE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Dužnik i </w:t>
      </w:r>
      <w:r w:rsidRPr="00CA2016" w:rsidR="00CA2016">
        <w:rPr>
          <w:rFonts w:ascii="Arial" w:hAnsi="Arial" w:cs="Arial"/>
        </w:rPr>
        <w:t xml:space="preserve">povjerenica </w:t>
      </w:r>
      <w:r w:rsidRPr="00A860E4">
        <w:rPr>
          <w:rFonts w:ascii="Arial" w:hAnsi="Arial" w:cs="Arial"/>
        </w:rPr>
        <w:t xml:space="preserve">osporavaju prijavljenu tražbinu u cijelosti </w:t>
      </w:r>
      <w:r>
        <w:rPr>
          <w:rFonts w:ascii="Arial" w:hAnsi="Arial" w:cs="Arial"/>
        </w:rPr>
        <w:t xml:space="preserve">jer je tražbina omaškom knjigovodstva ostala navedena u poslovnim knjigama. </w:t>
      </w:r>
      <w:r w:rsidR="00204A03">
        <w:rPr>
          <w:rFonts w:ascii="Arial" w:hAnsi="Arial" w:cs="Arial"/>
        </w:rPr>
        <w:t>Ovršne isprava ne postoji.</w:t>
      </w:r>
    </w:p>
    <w:p w:rsidRPr="00A860E4" w:rsidR="003941CE" w:rsidP="003941CE" w:rsidRDefault="003941CE">
      <w:pPr>
        <w:pStyle w:val="Bezproreda"/>
        <w:ind w:left="720"/>
        <w:jc w:val="both"/>
        <w:rPr>
          <w:rFonts w:ascii="Arial" w:hAnsi="Arial" w:cs="Arial"/>
        </w:rPr>
      </w:pPr>
    </w:p>
    <w:p w:rsidRPr="00A860E4" w:rsidR="003941CE" w:rsidP="003941CE" w:rsidRDefault="003941CE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Sud donosi </w:t>
      </w:r>
    </w:p>
    <w:p w:rsidRPr="00A860E4" w:rsidR="003941CE" w:rsidP="003941CE" w:rsidRDefault="003941CE">
      <w:pPr>
        <w:pStyle w:val="Bezproreda"/>
        <w:ind w:left="720"/>
        <w:jc w:val="center"/>
        <w:rPr>
          <w:rFonts w:ascii="Arial" w:hAnsi="Arial" w:cs="Arial"/>
        </w:rPr>
      </w:pPr>
      <w:r w:rsidRPr="00A860E4">
        <w:rPr>
          <w:rFonts w:ascii="Arial" w:hAnsi="Arial" w:cs="Arial"/>
        </w:rPr>
        <w:t>r j e š e n j e</w:t>
      </w:r>
    </w:p>
    <w:p w:rsidRPr="00A860E4" w:rsidR="003941CE" w:rsidP="003941CE" w:rsidRDefault="003941CE">
      <w:pPr>
        <w:pStyle w:val="Bezproreda"/>
        <w:ind w:left="720"/>
        <w:jc w:val="both"/>
        <w:rPr>
          <w:rFonts w:ascii="Arial" w:hAnsi="Arial" w:cs="Arial"/>
        </w:rPr>
      </w:pPr>
    </w:p>
    <w:p w:rsidR="003941CE" w:rsidP="003941CE" w:rsidRDefault="003941CE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Utvrđuje se da osporavanje tražbine u iznosu od </w:t>
      </w:r>
      <w:r>
        <w:rPr>
          <w:rFonts w:ascii="Arial" w:hAnsi="Arial" w:cs="Arial"/>
        </w:rPr>
        <w:t>4.551,91 kn</w:t>
      </w:r>
      <w:r w:rsidRPr="00A860E4">
        <w:rPr>
          <w:rFonts w:ascii="Arial" w:hAnsi="Arial" w:cs="Arial"/>
        </w:rPr>
        <w:t xml:space="preserve"> nije otklonjeno.</w:t>
      </w:r>
    </w:p>
    <w:p w:rsidR="003941CE" w:rsidP="003941CE" w:rsidRDefault="003941CE">
      <w:pPr>
        <w:pStyle w:val="Bezproreda"/>
        <w:jc w:val="both"/>
        <w:rPr>
          <w:rFonts w:ascii="Arial" w:hAnsi="Arial" w:cs="Arial"/>
        </w:rPr>
      </w:pPr>
    </w:p>
    <w:p w:rsidR="003941CE" w:rsidP="003941CE" w:rsidRDefault="003941CE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FINANCIJSKA AGENCIJA, Zagreb</w:t>
      </w:r>
    </w:p>
    <w:p w:rsidR="003941CE" w:rsidP="003941CE" w:rsidRDefault="003941CE">
      <w:pPr>
        <w:pStyle w:val="Bezproreda"/>
        <w:jc w:val="both"/>
        <w:rPr>
          <w:rFonts w:ascii="Arial" w:hAnsi="Arial" w:cs="Arial"/>
        </w:rPr>
      </w:pPr>
    </w:p>
    <w:p w:rsidR="003941CE" w:rsidP="003941CE" w:rsidRDefault="0058037C">
      <w:pPr>
        <w:pStyle w:val="Bezproreda"/>
        <w:ind w:left="720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3941CE">
        <w:rPr>
          <w:rFonts w:ascii="Arial" w:hAnsi="Arial" w:cs="Arial"/>
        </w:rPr>
        <w:t>498,99 kn.</w:t>
      </w:r>
    </w:p>
    <w:p w:rsidR="003941CE" w:rsidP="003941CE" w:rsidRDefault="003941CE">
      <w:pPr>
        <w:pStyle w:val="Bezproreda"/>
        <w:jc w:val="both"/>
        <w:rPr>
          <w:rFonts w:ascii="Arial" w:hAnsi="Arial" w:cs="Arial"/>
        </w:rPr>
      </w:pPr>
    </w:p>
    <w:p w:rsidR="003941CE" w:rsidP="003941CE" w:rsidRDefault="003941CE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GalOn Vode d.o.o., Globočec Ludbreški</w:t>
      </w:r>
    </w:p>
    <w:p w:rsidR="003941CE" w:rsidP="003941CE" w:rsidRDefault="003941CE">
      <w:pPr>
        <w:pStyle w:val="Bezproreda"/>
        <w:ind w:left="720"/>
        <w:jc w:val="both"/>
        <w:rPr>
          <w:rFonts w:ascii="Arial" w:hAnsi="Arial" w:cs="Arial"/>
        </w:rPr>
      </w:pPr>
    </w:p>
    <w:p w:rsidR="003941CE" w:rsidP="003941CE" w:rsidRDefault="0058037C">
      <w:pPr>
        <w:pStyle w:val="Bezproreda"/>
        <w:ind w:left="720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3941CE">
        <w:rPr>
          <w:rFonts w:ascii="Arial" w:hAnsi="Arial" w:cs="Arial"/>
        </w:rPr>
        <w:t>522,18 kn.</w:t>
      </w:r>
    </w:p>
    <w:p w:rsidR="003941CE" w:rsidP="003941CE" w:rsidRDefault="003941CE">
      <w:pPr>
        <w:pStyle w:val="Bezproreda"/>
        <w:jc w:val="both"/>
        <w:rPr>
          <w:rFonts w:ascii="Arial" w:hAnsi="Arial" w:cs="Arial"/>
        </w:rPr>
      </w:pPr>
    </w:p>
    <w:p w:rsidR="003941CE" w:rsidP="003941CE" w:rsidRDefault="003941CE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GBLOC – RURSUS NV</w:t>
      </w:r>
    </w:p>
    <w:p w:rsidR="003941CE" w:rsidP="003941CE" w:rsidRDefault="003941CE">
      <w:pPr>
        <w:pStyle w:val="Bezproreda"/>
        <w:jc w:val="both"/>
        <w:rPr>
          <w:rFonts w:ascii="Arial" w:hAnsi="Arial" w:cs="Arial"/>
        </w:rPr>
      </w:pPr>
    </w:p>
    <w:p w:rsidR="00204A03" w:rsidP="003941CE" w:rsidRDefault="00204A03">
      <w:pPr>
        <w:pStyle w:val="Bezproreda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Konstatira se da nedostaju u prijedlogu za otvaranje predstečajnog postupka podaci o ovom subjektu, te se punomoćnica dužnika obvezuje iste dostaviti u roku od 8 dana.</w:t>
      </w:r>
    </w:p>
    <w:p w:rsidR="00204A03" w:rsidP="003941CE" w:rsidRDefault="00204A03">
      <w:pPr>
        <w:pStyle w:val="Bezproreda"/>
        <w:ind w:left="720"/>
        <w:jc w:val="both"/>
        <w:rPr>
          <w:rFonts w:ascii="Arial" w:hAnsi="Arial" w:cs="Arial"/>
        </w:rPr>
      </w:pPr>
    </w:p>
    <w:p w:rsidR="003941CE" w:rsidP="003941CE" w:rsidRDefault="0058037C">
      <w:pPr>
        <w:pStyle w:val="Bezproreda"/>
        <w:ind w:left="720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3941CE">
        <w:rPr>
          <w:rFonts w:ascii="Arial" w:hAnsi="Arial" w:cs="Arial"/>
        </w:rPr>
        <w:t>61.822,53 kn.</w:t>
      </w:r>
    </w:p>
    <w:p w:rsidR="003941CE" w:rsidP="003941CE" w:rsidRDefault="003941CE">
      <w:pPr>
        <w:pStyle w:val="Bezproreda"/>
        <w:jc w:val="both"/>
        <w:rPr>
          <w:rFonts w:ascii="Arial" w:hAnsi="Arial" w:cs="Arial"/>
        </w:rPr>
      </w:pPr>
    </w:p>
    <w:p w:rsidR="003941CE" w:rsidP="003941CE" w:rsidRDefault="003941CE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GEN-I Hrvatska d.o.o., Zagreb</w:t>
      </w:r>
    </w:p>
    <w:p w:rsidR="003941CE" w:rsidP="003941CE" w:rsidRDefault="003941CE">
      <w:pPr>
        <w:pStyle w:val="Bezproreda"/>
        <w:jc w:val="both"/>
        <w:rPr>
          <w:rFonts w:ascii="Arial" w:hAnsi="Arial" w:cs="Arial"/>
        </w:rPr>
      </w:pPr>
    </w:p>
    <w:p w:rsidRPr="00A860E4" w:rsidR="003941CE" w:rsidP="003941CE" w:rsidRDefault="003941CE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Dužnik i </w:t>
      </w:r>
      <w:r w:rsidRPr="00CA2016" w:rsidR="00CA2016">
        <w:rPr>
          <w:rFonts w:ascii="Arial" w:hAnsi="Arial" w:cs="Arial"/>
        </w:rPr>
        <w:t xml:space="preserve">povjerenica </w:t>
      </w:r>
      <w:r w:rsidRPr="00A860E4">
        <w:rPr>
          <w:rFonts w:ascii="Arial" w:hAnsi="Arial" w:cs="Arial"/>
        </w:rPr>
        <w:t xml:space="preserve">osporavaju prijavljenu tražbinu u cijelosti </w:t>
      </w:r>
      <w:r w:rsidR="00943F1E">
        <w:rPr>
          <w:rFonts w:ascii="Arial" w:hAnsi="Arial" w:cs="Arial"/>
        </w:rPr>
        <w:t>jer se za istu vodi sudski spor</w:t>
      </w:r>
      <w:r w:rsidR="004A2504">
        <w:rPr>
          <w:rFonts w:ascii="Arial" w:hAnsi="Arial" w:cs="Arial"/>
        </w:rPr>
        <w:t xml:space="preserve"> za koji se punomoćnica dužnika obvezuje dostaviti podatke.</w:t>
      </w:r>
      <w:r w:rsidR="00943F1E">
        <w:rPr>
          <w:rFonts w:ascii="Arial" w:hAnsi="Arial" w:cs="Arial"/>
        </w:rPr>
        <w:t xml:space="preserve"> </w:t>
      </w:r>
      <w:r w:rsidR="004A2504">
        <w:rPr>
          <w:rFonts w:ascii="Arial" w:hAnsi="Arial" w:cs="Arial"/>
        </w:rPr>
        <w:t>O</w:t>
      </w:r>
      <w:r w:rsidR="00943F1E">
        <w:rPr>
          <w:rFonts w:ascii="Arial" w:hAnsi="Arial" w:cs="Arial"/>
        </w:rPr>
        <w:t>vršna isprava</w:t>
      </w:r>
      <w:r w:rsidR="004A2504">
        <w:rPr>
          <w:rFonts w:ascii="Arial" w:hAnsi="Arial" w:cs="Arial"/>
        </w:rPr>
        <w:t xml:space="preserve"> za tražbine ne postoji</w:t>
      </w:r>
      <w:r w:rsidR="00943F1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                                                             </w:t>
      </w:r>
    </w:p>
    <w:p w:rsidRPr="00A860E4" w:rsidR="003941CE" w:rsidP="003941CE" w:rsidRDefault="003941CE">
      <w:pPr>
        <w:pStyle w:val="Bezproreda"/>
        <w:ind w:left="720"/>
        <w:jc w:val="both"/>
        <w:rPr>
          <w:rFonts w:ascii="Arial" w:hAnsi="Arial" w:cs="Arial"/>
        </w:rPr>
      </w:pPr>
    </w:p>
    <w:p w:rsidRPr="00A860E4" w:rsidR="003941CE" w:rsidP="003941CE" w:rsidRDefault="003941CE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Sud donosi </w:t>
      </w:r>
    </w:p>
    <w:p w:rsidRPr="00A860E4" w:rsidR="003941CE" w:rsidP="003941CE" w:rsidRDefault="003941CE">
      <w:pPr>
        <w:pStyle w:val="Bezproreda"/>
        <w:ind w:left="720"/>
        <w:jc w:val="center"/>
        <w:rPr>
          <w:rFonts w:ascii="Arial" w:hAnsi="Arial" w:cs="Arial"/>
        </w:rPr>
      </w:pPr>
      <w:r w:rsidRPr="00A860E4">
        <w:rPr>
          <w:rFonts w:ascii="Arial" w:hAnsi="Arial" w:cs="Arial"/>
        </w:rPr>
        <w:t>r j e š e n j e</w:t>
      </w:r>
    </w:p>
    <w:p w:rsidRPr="00A860E4" w:rsidR="003941CE" w:rsidP="003941CE" w:rsidRDefault="003941CE">
      <w:pPr>
        <w:pStyle w:val="Bezproreda"/>
        <w:ind w:left="720"/>
        <w:jc w:val="both"/>
        <w:rPr>
          <w:rFonts w:ascii="Arial" w:hAnsi="Arial" w:cs="Arial"/>
        </w:rPr>
      </w:pPr>
    </w:p>
    <w:p w:rsidR="003941CE" w:rsidP="003941CE" w:rsidRDefault="003941CE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Utvrđuje se da osporavanje tražbine u iznosu od </w:t>
      </w:r>
      <w:r>
        <w:rPr>
          <w:rFonts w:ascii="Arial" w:hAnsi="Arial" w:cs="Arial"/>
        </w:rPr>
        <w:t>69.528,87 kn</w:t>
      </w:r>
      <w:r w:rsidRPr="00A860E4">
        <w:rPr>
          <w:rFonts w:ascii="Arial" w:hAnsi="Arial" w:cs="Arial"/>
        </w:rPr>
        <w:t xml:space="preserve"> nije otklonjeno.</w:t>
      </w:r>
    </w:p>
    <w:p w:rsidR="003941CE" w:rsidP="003941CE" w:rsidRDefault="003941CE">
      <w:pPr>
        <w:pStyle w:val="Bezproreda"/>
        <w:jc w:val="both"/>
        <w:rPr>
          <w:rFonts w:ascii="Arial" w:hAnsi="Arial" w:cs="Arial"/>
        </w:rPr>
      </w:pPr>
    </w:p>
    <w:p w:rsidR="003941CE" w:rsidP="003941CE" w:rsidRDefault="003941CE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GLOBAL PROVENTUS d.o.o., Zaprešić</w:t>
      </w:r>
    </w:p>
    <w:p w:rsidR="003941CE" w:rsidP="003941CE" w:rsidRDefault="003941CE">
      <w:pPr>
        <w:pStyle w:val="Bezproreda"/>
        <w:ind w:left="720"/>
        <w:jc w:val="both"/>
        <w:rPr>
          <w:rFonts w:ascii="Arial" w:hAnsi="Arial" w:cs="Arial"/>
        </w:rPr>
      </w:pPr>
    </w:p>
    <w:p w:rsidR="003941CE" w:rsidP="003941CE" w:rsidRDefault="0058037C">
      <w:pPr>
        <w:pStyle w:val="Bezproreda"/>
        <w:ind w:left="720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3941CE">
        <w:rPr>
          <w:rFonts w:ascii="Arial" w:hAnsi="Arial" w:cs="Arial"/>
        </w:rPr>
        <w:t>22.779,75 kn.</w:t>
      </w:r>
    </w:p>
    <w:p w:rsidR="003941CE" w:rsidP="003941CE" w:rsidRDefault="003941CE">
      <w:pPr>
        <w:pStyle w:val="Bezproreda"/>
        <w:jc w:val="both"/>
        <w:rPr>
          <w:rFonts w:ascii="Arial" w:hAnsi="Arial" w:cs="Arial"/>
        </w:rPr>
      </w:pPr>
    </w:p>
    <w:p w:rsidR="003941CE" w:rsidP="003941CE" w:rsidRDefault="003941CE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GRAD VARAŽDIN, Varaždin</w:t>
      </w:r>
    </w:p>
    <w:p w:rsidRPr="005E37ED" w:rsidR="005C4FCB" w:rsidP="00F8222E" w:rsidRDefault="005C4FCB">
      <w:pPr>
        <w:pStyle w:val="Bezproreda"/>
        <w:jc w:val="both"/>
        <w:rPr>
          <w:rFonts w:ascii="Arial" w:hAnsi="Arial" w:cs="Arial"/>
        </w:rPr>
      </w:pPr>
    </w:p>
    <w:p w:rsidR="003941CE" w:rsidP="004A2504" w:rsidRDefault="003941CE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lastRenderedPageBreak/>
        <w:t xml:space="preserve">Dužnik i </w:t>
      </w:r>
      <w:r w:rsidRPr="00CA2016" w:rsidR="00CA2016">
        <w:rPr>
          <w:rFonts w:ascii="Arial" w:hAnsi="Arial" w:cs="Arial"/>
        </w:rPr>
        <w:t xml:space="preserve">povjerenica </w:t>
      </w:r>
      <w:r w:rsidR="004A2504">
        <w:rPr>
          <w:rFonts w:ascii="Arial" w:hAnsi="Arial" w:cs="Arial"/>
        </w:rPr>
        <w:t xml:space="preserve">otklanjaju osporavanje ove tražbine u cijelosti. Tražbina se smatra utvrđenom u iznosu od 12.009,61 kn. </w:t>
      </w:r>
      <w:r w:rsidRPr="00A860E4">
        <w:rPr>
          <w:rFonts w:ascii="Arial" w:hAnsi="Arial" w:cs="Arial"/>
        </w:rPr>
        <w:t xml:space="preserve"> </w:t>
      </w:r>
    </w:p>
    <w:p w:rsidR="006518A7" w:rsidP="006518A7" w:rsidRDefault="006518A7">
      <w:pPr>
        <w:pStyle w:val="Bezproreda"/>
        <w:jc w:val="both"/>
        <w:rPr>
          <w:rFonts w:ascii="Arial" w:hAnsi="Arial" w:cs="Arial"/>
        </w:rPr>
      </w:pPr>
    </w:p>
    <w:p w:rsidR="006518A7" w:rsidP="006518A7" w:rsidRDefault="006518A7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GS1 CROATIA – HRVATSKO UDRUŽENJE ZA AUTOMATSKU IDENTIFIKACIJU, ELEKTRONIČKU RAZMJENU PODATAKA I UPRAVLJANJE POSLOVNIM PROCESIMA, Zagreb</w:t>
      </w:r>
    </w:p>
    <w:p w:rsidR="006518A7" w:rsidP="006518A7" w:rsidRDefault="006518A7">
      <w:pPr>
        <w:pStyle w:val="Bezproreda"/>
        <w:jc w:val="both"/>
        <w:rPr>
          <w:rFonts w:ascii="Arial" w:hAnsi="Arial" w:cs="Arial"/>
        </w:rPr>
      </w:pPr>
    </w:p>
    <w:p w:rsidR="006518A7" w:rsidP="006518A7" w:rsidRDefault="0058037C">
      <w:pPr>
        <w:pStyle w:val="Bezproreda"/>
        <w:ind w:left="720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6518A7">
        <w:rPr>
          <w:rFonts w:ascii="Arial" w:hAnsi="Arial" w:cs="Arial"/>
        </w:rPr>
        <w:t>1.593,00 kn.</w:t>
      </w:r>
    </w:p>
    <w:p w:rsidR="006518A7" w:rsidP="006518A7" w:rsidRDefault="006518A7">
      <w:pPr>
        <w:pStyle w:val="Bezproreda"/>
        <w:jc w:val="both"/>
        <w:rPr>
          <w:rFonts w:ascii="Arial" w:hAnsi="Arial" w:cs="Arial"/>
        </w:rPr>
      </w:pPr>
    </w:p>
    <w:p w:rsidR="006518A7" w:rsidP="006518A7" w:rsidRDefault="006518A7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HEINEKEN HRVATSKA d.o.o., Karlovac</w:t>
      </w:r>
    </w:p>
    <w:p w:rsidR="006518A7" w:rsidP="006518A7" w:rsidRDefault="006518A7">
      <w:pPr>
        <w:pStyle w:val="Bezproreda"/>
        <w:jc w:val="both"/>
        <w:rPr>
          <w:rFonts w:ascii="Arial" w:hAnsi="Arial" w:cs="Arial"/>
        </w:rPr>
      </w:pPr>
    </w:p>
    <w:p w:rsidRPr="007F29E5" w:rsidR="006518A7" w:rsidP="006518A7" w:rsidRDefault="006518A7">
      <w:pPr>
        <w:pStyle w:val="Bezproreda"/>
        <w:ind w:left="720"/>
        <w:jc w:val="both"/>
        <w:rPr>
          <w:rFonts w:ascii="Arial" w:hAnsi="Arial" w:cs="Arial"/>
          <w:color w:val="FF0000"/>
        </w:rPr>
      </w:pPr>
      <w:r w:rsidRPr="00A860E4">
        <w:rPr>
          <w:rFonts w:ascii="Arial" w:hAnsi="Arial" w:cs="Arial"/>
        </w:rPr>
        <w:t xml:space="preserve">Dužnik i </w:t>
      </w:r>
      <w:r w:rsidRPr="00CA2016" w:rsidR="00CA2016">
        <w:rPr>
          <w:rFonts w:ascii="Arial" w:hAnsi="Arial" w:cs="Arial"/>
        </w:rPr>
        <w:t xml:space="preserve">povjerenica </w:t>
      </w:r>
      <w:r w:rsidRPr="00A860E4">
        <w:rPr>
          <w:rFonts w:ascii="Arial" w:hAnsi="Arial" w:cs="Arial"/>
        </w:rPr>
        <w:t xml:space="preserve">osporavaju prijavljenu tražbinu u cijelosti </w:t>
      </w:r>
      <w:r>
        <w:rPr>
          <w:rFonts w:ascii="Arial" w:hAnsi="Arial" w:cs="Arial"/>
        </w:rPr>
        <w:t xml:space="preserve">jer je tražbina omaškom knjigovodstva ostala navedena u </w:t>
      </w:r>
      <w:r w:rsidR="007F29E5">
        <w:rPr>
          <w:rFonts w:ascii="Arial" w:hAnsi="Arial" w:cs="Arial"/>
        </w:rPr>
        <w:t>poslovnim knjigama</w:t>
      </w:r>
      <w:r w:rsidR="000C7C12">
        <w:rPr>
          <w:rFonts w:ascii="Arial" w:hAnsi="Arial" w:cs="Arial"/>
        </w:rPr>
        <w:t xml:space="preserve">. Ovršna isprava ne postoji. </w:t>
      </w:r>
    </w:p>
    <w:p w:rsidRPr="00A860E4"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</w:p>
    <w:p w:rsidRPr="00A860E4"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Sud donosi </w:t>
      </w:r>
    </w:p>
    <w:p w:rsidRPr="00A860E4" w:rsidR="006518A7" w:rsidP="006518A7" w:rsidRDefault="006518A7">
      <w:pPr>
        <w:pStyle w:val="Bezproreda"/>
        <w:ind w:left="720"/>
        <w:jc w:val="center"/>
        <w:rPr>
          <w:rFonts w:ascii="Arial" w:hAnsi="Arial" w:cs="Arial"/>
        </w:rPr>
      </w:pPr>
      <w:r w:rsidRPr="00A860E4">
        <w:rPr>
          <w:rFonts w:ascii="Arial" w:hAnsi="Arial" w:cs="Arial"/>
        </w:rPr>
        <w:t>r j e š e n j e</w:t>
      </w:r>
    </w:p>
    <w:p w:rsidRPr="00A860E4"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</w:p>
    <w:p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Utvrđuje se da osporavanje tražbine u iznosu od </w:t>
      </w:r>
      <w:r>
        <w:rPr>
          <w:rFonts w:ascii="Arial" w:hAnsi="Arial" w:cs="Arial"/>
        </w:rPr>
        <w:t xml:space="preserve">19.656,00 kn nije </w:t>
      </w:r>
      <w:r w:rsidRPr="00A860E4">
        <w:rPr>
          <w:rFonts w:ascii="Arial" w:hAnsi="Arial" w:cs="Arial"/>
        </w:rPr>
        <w:t>otklonjeno.</w:t>
      </w:r>
    </w:p>
    <w:p w:rsidR="006518A7" w:rsidP="006518A7" w:rsidRDefault="006518A7">
      <w:pPr>
        <w:pStyle w:val="Bezproreda"/>
        <w:jc w:val="both"/>
        <w:rPr>
          <w:rFonts w:ascii="Arial" w:hAnsi="Arial" w:cs="Arial"/>
        </w:rPr>
      </w:pPr>
    </w:p>
    <w:p w:rsidR="006518A7" w:rsidP="006518A7" w:rsidRDefault="006518A7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HEP – Opskrba d.o.o., Zagreb</w:t>
      </w:r>
    </w:p>
    <w:p w:rsidR="006518A7" w:rsidP="006518A7" w:rsidRDefault="006518A7">
      <w:pPr>
        <w:pStyle w:val="Bezproreda"/>
        <w:jc w:val="both"/>
        <w:rPr>
          <w:rFonts w:ascii="Arial" w:hAnsi="Arial" w:cs="Arial"/>
        </w:rPr>
      </w:pPr>
    </w:p>
    <w:p w:rsidR="006518A7" w:rsidP="006518A7" w:rsidRDefault="006518A7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Dužnik i </w:t>
      </w:r>
      <w:r w:rsidRPr="00CA2016" w:rsidR="00CA2016">
        <w:rPr>
          <w:rFonts w:ascii="Arial" w:hAnsi="Arial" w:cs="Arial"/>
        </w:rPr>
        <w:t xml:space="preserve">povjerenica </w:t>
      </w:r>
      <w:r w:rsidR="000C7C12">
        <w:rPr>
          <w:rFonts w:ascii="Arial" w:hAnsi="Arial" w:cs="Arial"/>
        </w:rPr>
        <w:t>otkl</w:t>
      </w:r>
      <w:r w:rsidR="00F80DAB">
        <w:rPr>
          <w:rFonts w:ascii="Arial" w:hAnsi="Arial" w:cs="Arial"/>
        </w:rPr>
        <w:t>anjaju osporavanje ove tražbine u iznosu koji je prijavio vjerovnik, dok i nadalje osporavaju iznos od 1.955,67 kn, za koji ne postoji ovršna isprava.</w:t>
      </w:r>
    </w:p>
    <w:p w:rsidRPr="005E37ED" w:rsidR="005C4FCB" w:rsidP="00F8222E" w:rsidRDefault="005C4FCB">
      <w:pPr>
        <w:pStyle w:val="Bezproreda"/>
        <w:jc w:val="both"/>
        <w:rPr>
          <w:rFonts w:ascii="Arial" w:hAnsi="Arial" w:cs="Arial"/>
        </w:rPr>
      </w:pPr>
    </w:p>
    <w:p w:rsidRPr="0096271A"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Sud donosi </w:t>
      </w:r>
    </w:p>
    <w:p w:rsidRPr="0096271A" w:rsidR="006518A7" w:rsidP="006518A7" w:rsidRDefault="006518A7">
      <w:pPr>
        <w:pStyle w:val="Bezproreda"/>
        <w:ind w:left="720"/>
        <w:jc w:val="center"/>
        <w:rPr>
          <w:rFonts w:ascii="Arial" w:hAnsi="Arial" w:cs="Arial"/>
        </w:rPr>
      </w:pPr>
      <w:r w:rsidRPr="0096271A">
        <w:rPr>
          <w:rFonts w:ascii="Arial" w:hAnsi="Arial" w:cs="Arial"/>
        </w:rPr>
        <w:t>r j e š e n j e</w:t>
      </w:r>
    </w:p>
    <w:p w:rsidRPr="0096271A"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</w:p>
    <w:p w:rsidR="006518A7" w:rsidP="006518A7" w:rsidRDefault="000C7C12">
      <w:pPr>
        <w:pStyle w:val="Bezproreda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Tražbina se </w:t>
      </w:r>
      <w:r w:rsidR="00AA1CFC">
        <w:rPr>
          <w:rFonts w:ascii="Arial" w:hAnsi="Arial" w:cs="Arial"/>
        </w:rPr>
        <w:t xml:space="preserve">smatra utvrđenom u iznosu od </w:t>
      </w:r>
      <w:r w:rsidR="00F80DAB">
        <w:rPr>
          <w:rFonts w:ascii="Arial" w:hAnsi="Arial" w:cs="Arial"/>
        </w:rPr>
        <w:t>55.294,33</w:t>
      </w:r>
      <w:r w:rsidR="00AA1CFC">
        <w:rPr>
          <w:rFonts w:ascii="Arial" w:hAnsi="Arial" w:cs="Arial"/>
        </w:rPr>
        <w:t xml:space="preserve"> kn.</w:t>
      </w:r>
      <w:r>
        <w:rPr>
          <w:rFonts w:ascii="Arial" w:hAnsi="Arial" w:cs="Arial"/>
        </w:rPr>
        <w:t xml:space="preserve"> </w:t>
      </w:r>
    </w:p>
    <w:p w:rsidR="006518A7" w:rsidP="006518A7" w:rsidRDefault="006518A7">
      <w:pPr>
        <w:pStyle w:val="Bezproreda"/>
        <w:jc w:val="both"/>
        <w:rPr>
          <w:rFonts w:ascii="Arial" w:hAnsi="Arial" w:cs="Arial"/>
        </w:rPr>
      </w:pPr>
    </w:p>
    <w:p w:rsidR="006518A7" w:rsidP="006518A7" w:rsidRDefault="006518A7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HEP ELEKTRA d.o.o., Zagreb</w:t>
      </w:r>
    </w:p>
    <w:p w:rsidR="006518A7" w:rsidP="006518A7" w:rsidRDefault="006518A7">
      <w:pPr>
        <w:pStyle w:val="Bezproreda"/>
        <w:jc w:val="both"/>
        <w:rPr>
          <w:rFonts w:ascii="Arial" w:hAnsi="Arial" w:cs="Arial"/>
        </w:rPr>
      </w:pPr>
    </w:p>
    <w:p w:rsidR="006518A7" w:rsidP="006518A7" w:rsidRDefault="00AA1CFC">
      <w:pPr>
        <w:pStyle w:val="Bezproreda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Dužnik i povjerenica otklanjaju osporavanje ove tražbine.</w:t>
      </w:r>
    </w:p>
    <w:p w:rsidRPr="00A860E4"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</w:p>
    <w:p w:rsidRPr="00A860E4"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Sud donosi </w:t>
      </w:r>
    </w:p>
    <w:p w:rsidRPr="00A860E4" w:rsidR="006518A7" w:rsidP="006518A7" w:rsidRDefault="006518A7">
      <w:pPr>
        <w:pStyle w:val="Bezproreda"/>
        <w:ind w:left="720"/>
        <w:jc w:val="center"/>
        <w:rPr>
          <w:rFonts w:ascii="Arial" w:hAnsi="Arial" w:cs="Arial"/>
        </w:rPr>
      </w:pPr>
      <w:r w:rsidRPr="00A860E4">
        <w:rPr>
          <w:rFonts w:ascii="Arial" w:hAnsi="Arial" w:cs="Arial"/>
        </w:rPr>
        <w:t>r j e š e n j e</w:t>
      </w:r>
    </w:p>
    <w:p w:rsidRPr="00A860E4"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</w:p>
    <w:p w:rsidR="006518A7" w:rsidP="006518A7" w:rsidRDefault="00AA1CFC">
      <w:pPr>
        <w:pStyle w:val="Bezproreda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Tražbina se smatra utvrđenom u iznosu od</w:t>
      </w:r>
      <w:r w:rsidRPr="00A860E4" w:rsidR="006518A7">
        <w:rPr>
          <w:rFonts w:ascii="Arial" w:hAnsi="Arial" w:cs="Arial"/>
        </w:rPr>
        <w:t xml:space="preserve"> </w:t>
      </w:r>
      <w:r w:rsidR="006518A7">
        <w:rPr>
          <w:rFonts w:ascii="Arial" w:hAnsi="Arial" w:cs="Arial"/>
        </w:rPr>
        <w:t>20.014,29 kn</w:t>
      </w:r>
      <w:r w:rsidRPr="00A860E4" w:rsidR="006518A7">
        <w:rPr>
          <w:rFonts w:ascii="Arial" w:hAnsi="Arial" w:cs="Arial"/>
        </w:rPr>
        <w:t>.</w:t>
      </w:r>
    </w:p>
    <w:p w:rsidR="006518A7" w:rsidP="006518A7" w:rsidRDefault="006518A7">
      <w:pPr>
        <w:pStyle w:val="Bezproreda"/>
        <w:jc w:val="both"/>
        <w:rPr>
          <w:rFonts w:ascii="Arial" w:hAnsi="Arial" w:cs="Arial"/>
        </w:rPr>
      </w:pPr>
    </w:p>
    <w:p w:rsidR="006518A7" w:rsidP="006518A7" w:rsidRDefault="006518A7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HERMO d.o.o., Varaždin</w:t>
      </w:r>
    </w:p>
    <w:p w:rsidR="006518A7" w:rsidP="006518A7" w:rsidRDefault="006518A7">
      <w:pPr>
        <w:pStyle w:val="Bezproreda"/>
        <w:jc w:val="both"/>
        <w:rPr>
          <w:rFonts w:ascii="Arial" w:hAnsi="Arial" w:cs="Arial"/>
        </w:rPr>
      </w:pPr>
    </w:p>
    <w:p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Dužnik i </w:t>
      </w:r>
      <w:r w:rsidRPr="00CA2016" w:rsidR="00CA2016">
        <w:rPr>
          <w:rFonts w:ascii="Arial" w:hAnsi="Arial" w:cs="Arial"/>
        </w:rPr>
        <w:t xml:space="preserve">povjerenica </w:t>
      </w:r>
      <w:r w:rsidR="00AA1CFC">
        <w:rPr>
          <w:rFonts w:ascii="Arial" w:hAnsi="Arial" w:cs="Arial"/>
        </w:rPr>
        <w:t xml:space="preserve">otklanjanju osporavanje ove tražbine. </w:t>
      </w:r>
    </w:p>
    <w:p w:rsidRPr="00A860E4" w:rsidR="00AA1CFC" w:rsidP="006518A7" w:rsidRDefault="00AA1CFC">
      <w:pPr>
        <w:pStyle w:val="Bezproreda"/>
        <w:ind w:left="720"/>
        <w:jc w:val="both"/>
        <w:rPr>
          <w:rFonts w:ascii="Arial" w:hAnsi="Arial" w:cs="Arial"/>
        </w:rPr>
      </w:pPr>
    </w:p>
    <w:p w:rsidRPr="00A860E4"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Sud donosi </w:t>
      </w:r>
    </w:p>
    <w:p w:rsidRPr="00A860E4" w:rsidR="006518A7" w:rsidP="006518A7" w:rsidRDefault="006518A7">
      <w:pPr>
        <w:pStyle w:val="Bezproreda"/>
        <w:ind w:left="720"/>
        <w:jc w:val="center"/>
        <w:rPr>
          <w:rFonts w:ascii="Arial" w:hAnsi="Arial" w:cs="Arial"/>
        </w:rPr>
      </w:pPr>
      <w:r w:rsidRPr="00A860E4">
        <w:rPr>
          <w:rFonts w:ascii="Arial" w:hAnsi="Arial" w:cs="Arial"/>
        </w:rPr>
        <w:lastRenderedPageBreak/>
        <w:t>r j e š e n j e</w:t>
      </w:r>
    </w:p>
    <w:p w:rsidRPr="00A860E4"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</w:p>
    <w:p w:rsidR="006518A7" w:rsidP="006518A7" w:rsidRDefault="00AA1CFC">
      <w:pPr>
        <w:pStyle w:val="Bezproreda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Tražbina se smatra utvrđenom u iznosu</w:t>
      </w:r>
      <w:r w:rsidRPr="00A860E4" w:rsidR="006518A7">
        <w:rPr>
          <w:rFonts w:ascii="Arial" w:hAnsi="Arial" w:cs="Arial"/>
        </w:rPr>
        <w:t xml:space="preserve"> od </w:t>
      </w:r>
      <w:r w:rsidR="006518A7">
        <w:rPr>
          <w:rFonts w:ascii="Arial" w:hAnsi="Arial" w:cs="Arial"/>
        </w:rPr>
        <w:t>400.879,93 kn</w:t>
      </w:r>
      <w:r w:rsidRPr="00A860E4" w:rsidR="006518A7">
        <w:rPr>
          <w:rFonts w:ascii="Arial" w:hAnsi="Arial" w:cs="Arial"/>
        </w:rPr>
        <w:t>.</w:t>
      </w:r>
    </w:p>
    <w:p w:rsidR="006518A7" w:rsidP="006518A7" w:rsidRDefault="006518A7">
      <w:pPr>
        <w:pStyle w:val="Bezproreda"/>
        <w:jc w:val="both"/>
        <w:rPr>
          <w:rFonts w:ascii="Arial" w:hAnsi="Arial" w:cs="Arial"/>
        </w:rPr>
      </w:pPr>
    </w:p>
    <w:p w:rsidR="006518A7" w:rsidP="006518A7" w:rsidRDefault="006518A7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Hrvatski telekom d.d., Zagreb</w:t>
      </w:r>
    </w:p>
    <w:p w:rsidR="006518A7" w:rsidP="006518A7" w:rsidRDefault="006518A7">
      <w:pPr>
        <w:pStyle w:val="Bezproreda"/>
        <w:jc w:val="both"/>
        <w:rPr>
          <w:rFonts w:ascii="Arial" w:hAnsi="Arial" w:cs="Arial"/>
        </w:rPr>
      </w:pPr>
    </w:p>
    <w:p w:rsidRPr="0096271A"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Dužnik i </w:t>
      </w:r>
      <w:r w:rsidRPr="00CA2016" w:rsidR="00CA2016">
        <w:rPr>
          <w:rFonts w:ascii="Arial" w:hAnsi="Arial" w:cs="Arial"/>
        </w:rPr>
        <w:t xml:space="preserve">povjerenica </w:t>
      </w:r>
      <w:r w:rsidR="00AA1CFC">
        <w:rPr>
          <w:rFonts w:ascii="Arial" w:hAnsi="Arial" w:cs="Arial"/>
        </w:rPr>
        <w:t xml:space="preserve">djelomično osporavaju tražbinu i to dio u visini od 2.092,81 kn koji je zapravo sam dužnik omaškom prijavio, dok se za dio u iznosu od 3.023,19 kn ne osporava ova tražbina. Ovršna isprava ne postoji. </w:t>
      </w:r>
    </w:p>
    <w:p w:rsidRPr="0096271A"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</w:p>
    <w:p w:rsidRPr="0096271A"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Sud donosi </w:t>
      </w:r>
    </w:p>
    <w:p w:rsidRPr="0096271A" w:rsidR="006518A7" w:rsidP="006518A7" w:rsidRDefault="006518A7">
      <w:pPr>
        <w:pStyle w:val="Bezproreda"/>
        <w:ind w:left="720"/>
        <w:jc w:val="center"/>
        <w:rPr>
          <w:rFonts w:ascii="Arial" w:hAnsi="Arial" w:cs="Arial"/>
        </w:rPr>
      </w:pPr>
      <w:r w:rsidRPr="0096271A">
        <w:rPr>
          <w:rFonts w:ascii="Arial" w:hAnsi="Arial" w:cs="Arial"/>
        </w:rPr>
        <w:t>r j e š e n j e</w:t>
      </w:r>
    </w:p>
    <w:p w:rsidRPr="0096271A"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</w:p>
    <w:p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Utvrđuje se da je tražbina priznata u iznosu od </w:t>
      </w:r>
      <w:r w:rsidR="00AA1CFC">
        <w:rPr>
          <w:rFonts w:ascii="Arial" w:hAnsi="Arial" w:cs="Arial"/>
        </w:rPr>
        <w:t>3.023,19 kn, dok za dio od 2.092,81 kn osporavanje nije otklonjeno.</w:t>
      </w:r>
    </w:p>
    <w:p w:rsidR="006518A7" w:rsidP="006518A7" w:rsidRDefault="006518A7">
      <w:pPr>
        <w:pStyle w:val="Bezproreda"/>
        <w:jc w:val="both"/>
        <w:rPr>
          <w:rFonts w:ascii="Arial" w:hAnsi="Arial" w:cs="Arial"/>
        </w:rPr>
      </w:pPr>
    </w:p>
    <w:p w:rsidR="006518A7" w:rsidP="006518A7" w:rsidRDefault="006518A7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IBRA-KRIŠTOFIĆ d.o.o., Mursko Središće</w:t>
      </w:r>
    </w:p>
    <w:p w:rsidR="006518A7" w:rsidP="006518A7" w:rsidRDefault="006518A7">
      <w:pPr>
        <w:pStyle w:val="Bezproreda"/>
        <w:jc w:val="both"/>
        <w:rPr>
          <w:rFonts w:ascii="Arial" w:hAnsi="Arial" w:cs="Arial"/>
        </w:rPr>
      </w:pPr>
    </w:p>
    <w:p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Dužnik i </w:t>
      </w:r>
      <w:r w:rsidRPr="00CA2016" w:rsidR="00CA2016">
        <w:rPr>
          <w:rFonts w:ascii="Arial" w:hAnsi="Arial" w:cs="Arial"/>
        </w:rPr>
        <w:t xml:space="preserve">povjerenica </w:t>
      </w:r>
      <w:r w:rsidR="002016C2">
        <w:rPr>
          <w:rFonts w:ascii="Arial" w:hAnsi="Arial" w:cs="Arial"/>
        </w:rPr>
        <w:t xml:space="preserve">djelomično </w:t>
      </w:r>
      <w:r w:rsidRPr="00A860E4">
        <w:rPr>
          <w:rFonts w:ascii="Arial" w:hAnsi="Arial" w:cs="Arial"/>
        </w:rPr>
        <w:t xml:space="preserve">osporavaju prijavljenu tražbinu </w:t>
      </w:r>
      <w:r w:rsidR="002016C2">
        <w:rPr>
          <w:rFonts w:ascii="Arial" w:hAnsi="Arial" w:cs="Arial"/>
        </w:rPr>
        <w:t xml:space="preserve">i to dio u visini od 1.054,00 kn, za koji ne postoji ovršna isprava, dok se dio u iznosu od 450,00 kn priznaje. </w:t>
      </w:r>
    </w:p>
    <w:p w:rsidRPr="00A860E4"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</w:p>
    <w:p w:rsidRPr="00A860E4"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Sud donosi </w:t>
      </w:r>
    </w:p>
    <w:p w:rsidRPr="00A860E4" w:rsidR="006518A7" w:rsidP="006518A7" w:rsidRDefault="006518A7">
      <w:pPr>
        <w:pStyle w:val="Bezproreda"/>
        <w:ind w:left="720"/>
        <w:jc w:val="center"/>
        <w:rPr>
          <w:rFonts w:ascii="Arial" w:hAnsi="Arial" w:cs="Arial"/>
        </w:rPr>
      </w:pPr>
      <w:r w:rsidRPr="00A860E4">
        <w:rPr>
          <w:rFonts w:ascii="Arial" w:hAnsi="Arial" w:cs="Arial"/>
        </w:rPr>
        <w:t>r j e š e n j e</w:t>
      </w:r>
    </w:p>
    <w:p w:rsidRPr="00A860E4"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</w:p>
    <w:p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Utvrđuje se da osporavanje tražbine u iznosu od </w:t>
      </w:r>
      <w:r>
        <w:rPr>
          <w:rFonts w:ascii="Arial" w:hAnsi="Arial" w:cs="Arial"/>
        </w:rPr>
        <w:t>1.</w:t>
      </w:r>
      <w:r w:rsidR="002016C2">
        <w:rPr>
          <w:rFonts w:ascii="Arial" w:hAnsi="Arial" w:cs="Arial"/>
        </w:rPr>
        <w:t>054</w:t>
      </w:r>
      <w:r>
        <w:rPr>
          <w:rFonts w:ascii="Arial" w:hAnsi="Arial" w:cs="Arial"/>
        </w:rPr>
        <w:t xml:space="preserve">,00 kn nije </w:t>
      </w:r>
      <w:r w:rsidR="002016C2">
        <w:rPr>
          <w:rFonts w:ascii="Arial" w:hAnsi="Arial" w:cs="Arial"/>
        </w:rPr>
        <w:t xml:space="preserve">otklonjeno, dok se za dio u iznosu od 450,00 kn tražbina ne osporava. Ovršna isprava ne postoji. </w:t>
      </w:r>
    </w:p>
    <w:p w:rsidR="006518A7" w:rsidP="006518A7" w:rsidRDefault="006518A7">
      <w:pPr>
        <w:pStyle w:val="Bezproreda"/>
        <w:jc w:val="both"/>
        <w:rPr>
          <w:rFonts w:ascii="Arial" w:hAnsi="Arial" w:cs="Arial"/>
        </w:rPr>
      </w:pPr>
    </w:p>
    <w:p w:rsidR="006518A7" w:rsidP="006518A7" w:rsidRDefault="006518A7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KALI d.o.o., Strahoninec</w:t>
      </w:r>
    </w:p>
    <w:p w:rsidR="006518A7" w:rsidP="006518A7" w:rsidRDefault="006518A7">
      <w:pPr>
        <w:pStyle w:val="Bezproreda"/>
        <w:jc w:val="both"/>
        <w:rPr>
          <w:rFonts w:ascii="Arial" w:hAnsi="Arial" w:cs="Arial"/>
        </w:rPr>
      </w:pPr>
    </w:p>
    <w:p w:rsidR="006518A7" w:rsidP="006518A7" w:rsidRDefault="006518A7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Dužnik i </w:t>
      </w:r>
      <w:r w:rsidRPr="00CA2016" w:rsidR="00CA2016">
        <w:rPr>
          <w:rFonts w:ascii="Arial" w:hAnsi="Arial" w:cs="Arial"/>
        </w:rPr>
        <w:t>povjerenica</w:t>
      </w:r>
      <w:r w:rsidR="00B82FAD">
        <w:rPr>
          <w:rFonts w:ascii="Arial" w:hAnsi="Arial" w:cs="Arial"/>
        </w:rPr>
        <w:t xml:space="preserve"> </w:t>
      </w:r>
      <w:r w:rsidR="00F80DAB">
        <w:rPr>
          <w:rFonts w:ascii="Arial" w:hAnsi="Arial" w:cs="Arial"/>
        </w:rPr>
        <w:t>suglasno izjavljuju da je ovu tražbinu prijavio sam dužnik, no zbog omaške knjigovodsva ista je prijavljena u višem iznosu nego li to proizlazi iz dokumentacije dužnika. Stoga se ista priznaje u iznosu od 406,25 kn, a osporava u iznosu od 2.095,75 kn za koji ne postoji ovršna isprava.</w:t>
      </w:r>
    </w:p>
    <w:p w:rsidRPr="005E37ED" w:rsidR="006518A7" w:rsidP="006518A7" w:rsidRDefault="006518A7">
      <w:pPr>
        <w:pStyle w:val="Bezproreda"/>
        <w:jc w:val="both"/>
        <w:rPr>
          <w:rFonts w:ascii="Arial" w:hAnsi="Arial" w:cs="Arial"/>
        </w:rPr>
      </w:pPr>
    </w:p>
    <w:p w:rsidRPr="0096271A"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Sud donosi </w:t>
      </w:r>
    </w:p>
    <w:p w:rsidRPr="0096271A" w:rsidR="006518A7" w:rsidP="006518A7" w:rsidRDefault="006518A7">
      <w:pPr>
        <w:pStyle w:val="Bezproreda"/>
        <w:ind w:left="720"/>
        <w:jc w:val="center"/>
        <w:rPr>
          <w:rFonts w:ascii="Arial" w:hAnsi="Arial" w:cs="Arial"/>
        </w:rPr>
      </w:pPr>
      <w:r w:rsidRPr="0096271A">
        <w:rPr>
          <w:rFonts w:ascii="Arial" w:hAnsi="Arial" w:cs="Arial"/>
        </w:rPr>
        <w:t>r j e š e n j e</w:t>
      </w:r>
    </w:p>
    <w:p w:rsidRPr="0096271A"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</w:p>
    <w:p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Utvrđuje se da je tražbina </w:t>
      </w:r>
      <w:r>
        <w:rPr>
          <w:rFonts w:ascii="Arial" w:hAnsi="Arial" w:cs="Arial"/>
        </w:rPr>
        <w:t xml:space="preserve">djelomično </w:t>
      </w:r>
      <w:r w:rsidRPr="0096271A">
        <w:rPr>
          <w:rFonts w:ascii="Arial" w:hAnsi="Arial" w:cs="Arial"/>
        </w:rPr>
        <w:t xml:space="preserve">priznata u iznosu od </w:t>
      </w:r>
      <w:r>
        <w:rPr>
          <w:rFonts w:ascii="Arial" w:hAnsi="Arial" w:cs="Arial"/>
        </w:rPr>
        <w:t xml:space="preserve">406,25 kn, dok se za iznos od 2.095,75 kn osporavanje ne otklanja. </w:t>
      </w:r>
    </w:p>
    <w:p w:rsidR="006518A7" w:rsidP="006518A7" w:rsidRDefault="006518A7">
      <w:pPr>
        <w:pStyle w:val="Bezproreda"/>
        <w:jc w:val="both"/>
        <w:rPr>
          <w:rFonts w:ascii="Arial" w:hAnsi="Arial" w:cs="Arial"/>
        </w:rPr>
      </w:pPr>
    </w:p>
    <w:p w:rsidR="006518A7" w:rsidP="006518A7" w:rsidRDefault="006518A7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KERO-BENZ d.o.o., Gornji Kneginec</w:t>
      </w:r>
    </w:p>
    <w:p w:rsidR="006518A7" w:rsidP="006518A7" w:rsidRDefault="006518A7">
      <w:pPr>
        <w:pStyle w:val="Bezproreda"/>
        <w:jc w:val="both"/>
        <w:rPr>
          <w:rFonts w:ascii="Arial" w:hAnsi="Arial" w:cs="Arial"/>
        </w:rPr>
      </w:pPr>
    </w:p>
    <w:p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lastRenderedPageBreak/>
        <w:t xml:space="preserve">Dužnik i </w:t>
      </w:r>
      <w:r w:rsidRPr="00CA2016" w:rsidR="00CA2016">
        <w:rPr>
          <w:rFonts w:ascii="Arial" w:hAnsi="Arial" w:cs="Arial"/>
        </w:rPr>
        <w:t xml:space="preserve">povjerenica </w:t>
      </w:r>
      <w:r w:rsidRPr="00A860E4">
        <w:rPr>
          <w:rFonts w:ascii="Arial" w:hAnsi="Arial" w:cs="Arial"/>
        </w:rPr>
        <w:t xml:space="preserve">osporavaju prijavljenu tražbinu u cijelosti </w:t>
      </w:r>
      <w:r>
        <w:rPr>
          <w:rFonts w:ascii="Arial" w:hAnsi="Arial" w:cs="Arial"/>
        </w:rPr>
        <w:t>jer je tražbina omaškom knjigovodstva ostala</w:t>
      </w:r>
      <w:r w:rsidR="00F80DAB">
        <w:rPr>
          <w:rFonts w:ascii="Arial" w:hAnsi="Arial" w:cs="Arial"/>
        </w:rPr>
        <w:t xml:space="preserve"> navedena u poslovnim knjigama, a ovršna isprava ne postoji.</w:t>
      </w:r>
    </w:p>
    <w:p w:rsidRPr="00A860E4"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</w:p>
    <w:p w:rsidRPr="00A860E4"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Sud donosi </w:t>
      </w:r>
    </w:p>
    <w:p w:rsidRPr="00A860E4" w:rsidR="006518A7" w:rsidP="006518A7" w:rsidRDefault="006518A7">
      <w:pPr>
        <w:pStyle w:val="Bezproreda"/>
        <w:ind w:left="720"/>
        <w:jc w:val="center"/>
        <w:rPr>
          <w:rFonts w:ascii="Arial" w:hAnsi="Arial" w:cs="Arial"/>
        </w:rPr>
      </w:pPr>
      <w:r w:rsidRPr="00A860E4">
        <w:rPr>
          <w:rFonts w:ascii="Arial" w:hAnsi="Arial" w:cs="Arial"/>
        </w:rPr>
        <w:t>r j e š e n j e</w:t>
      </w:r>
    </w:p>
    <w:p w:rsidRPr="00A860E4"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</w:p>
    <w:p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Utvrđuje se da osporavanje tražbine u iznosu od </w:t>
      </w:r>
      <w:r>
        <w:rPr>
          <w:rFonts w:ascii="Arial" w:hAnsi="Arial" w:cs="Arial"/>
        </w:rPr>
        <w:t xml:space="preserve">239,91 kn nije </w:t>
      </w:r>
      <w:r w:rsidRPr="00A860E4">
        <w:rPr>
          <w:rFonts w:ascii="Arial" w:hAnsi="Arial" w:cs="Arial"/>
        </w:rPr>
        <w:t>otklonjeno.</w:t>
      </w:r>
    </w:p>
    <w:p w:rsidR="006518A7" w:rsidP="006518A7" w:rsidRDefault="006518A7">
      <w:pPr>
        <w:pStyle w:val="Bezproreda"/>
        <w:jc w:val="both"/>
        <w:rPr>
          <w:rFonts w:ascii="Arial" w:hAnsi="Arial" w:cs="Arial"/>
        </w:rPr>
      </w:pPr>
    </w:p>
    <w:p w:rsidR="006518A7" w:rsidP="006518A7" w:rsidRDefault="006518A7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BORKA KLIČAN-ŠTIH, Varaždin breg</w:t>
      </w:r>
    </w:p>
    <w:p w:rsidR="006518A7" w:rsidP="006518A7" w:rsidRDefault="006518A7">
      <w:pPr>
        <w:pStyle w:val="Bezproreda"/>
        <w:jc w:val="both"/>
        <w:rPr>
          <w:rFonts w:ascii="Arial" w:hAnsi="Arial" w:cs="Arial"/>
        </w:rPr>
      </w:pPr>
    </w:p>
    <w:p w:rsidRPr="0096271A"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Dužnik i </w:t>
      </w:r>
      <w:r w:rsidRPr="00CA2016" w:rsidR="00CA2016">
        <w:rPr>
          <w:rFonts w:ascii="Arial" w:hAnsi="Arial" w:cs="Arial"/>
        </w:rPr>
        <w:t xml:space="preserve">povjerenica </w:t>
      </w:r>
      <w:r>
        <w:rPr>
          <w:rFonts w:ascii="Arial" w:hAnsi="Arial" w:cs="Arial"/>
        </w:rPr>
        <w:t>ne osporavaju</w:t>
      </w:r>
      <w:r w:rsidRPr="0096271A">
        <w:rPr>
          <w:rFonts w:ascii="Arial" w:hAnsi="Arial" w:cs="Arial"/>
        </w:rPr>
        <w:t xml:space="preserve"> prijavljenu tražbinu</w:t>
      </w:r>
      <w:r>
        <w:rPr>
          <w:rFonts w:ascii="Arial" w:hAnsi="Arial" w:cs="Arial"/>
        </w:rPr>
        <w:t>.</w:t>
      </w:r>
    </w:p>
    <w:p w:rsidRPr="0096271A"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</w:p>
    <w:p w:rsidRPr="0096271A"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Sud donosi </w:t>
      </w:r>
    </w:p>
    <w:p w:rsidRPr="0096271A" w:rsidR="006518A7" w:rsidP="006518A7" w:rsidRDefault="006518A7">
      <w:pPr>
        <w:pStyle w:val="Bezproreda"/>
        <w:ind w:left="720"/>
        <w:jc w:val="center"/>
        <w:rPr>
          <w:rFonts w:ascii="Arial" w:hAnsi="Arial" w:cs="Arial"/>
        </w:rPr>
      </w:pPr>
      <w:r w:rsidRPr="0096271A">
        <w:rPr>
          <w:rFonts w:ascii="Arial" w:hAnsi="Arial" w:cs="Arial"/>
        </w:rPr>
        <w:t>r j e š e n j e</w:t>
      </w:r>
    </w:p>
    <w:p w:rsidRPr="0096271A"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</w:p>
    <w:p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Utvrđuje se da je tražbina priznata u cijelosti u iznosu od </w:t>
      </w:r>
      <w:r>
        <w:rPr>
          <w:rFonts w:ascii="Arial" w:hAnsi="Arial" w:cs="Arial"/>
        </w:rPr>
        <w:t>543.299,68 kn.</w:t>
      </w:r>
    </w:p>
    <w:p w:rsidR="006518A7" w:rsidP="006518A7" w:rsidRDefault="006518A7">
      <w:pPr>
        <w:pStyle w:val="Bezproreda"/>
        <w:jc w:val="both"/>
        <w:rPr>
          <w:rFonts w:ascii="Arial" w:hAnsi="Arial" w:cs="Arial"/>
        </w:rPr>
      </w:pPr>
    </w:p>
    <w:p w:rsidR="006518A7" w:rsidP="006518A7" w:rsidRDefault="006518A7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Biserka Skupnjak, vl. knjigovodstvenog biroa BS, Trnovec</w:t>
      </w:r>
    </w:p>
    <w:p w:rsidR="006518A7" w:rsidP="006518A7" w:rsidRDefault="006518A7">
      <w:pPr>
        <w:pStyle w:val="Bezproreda"/>
        <w:jc w:val="both"/>
        <w:rPr>
          <w:rFonts w:ascii="Arial" w:hAnsi="Arial" w:cs="Arial"/>
        </w:rPr>
      </w:pPr>
    </w:p>
    <w:p w:rsidRPr="0096271A"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Dužnik i </w:t>
      </w:r>
      <w:r w:rsidRPr="00CA2016" w:rsidR="00CA2016">
        <w:rPr>
          <w:rFonts w:ascii="Arial" w:hAnsi="Arial" w:cs="Arial"/>
        </w:rPr>
        <w:t xml:space="preserve">povjerenica </w:t>
      </w:r>
      <w:r>
        <w:rPr>
          <w:rFonts w:ascii="Arial" w:hAnsi="Arial" w:cs="Arial"/>
        </w:rPr>
        <w:t>ne osporavaju</w:t>
      </w:r>
      <w:r w:rsidRPr="0096271A">
        <w:rPr>
          <w:rFonts w:ascii="Arial" w:hAnsi="Arial" w:cs="Arial"/>
        </w:rPr>
        <w:t xml:space="preserve"> prijavljenu tražbinu</w:t>
      </w:r>
      <w:r>
        <w:rPr>
          <w:rFonts w:ascii="Arial" w:hAnsi="Arial" w:cs="Arial"/>
        </w:rPr>
        <w:t>.</w:t>
      </w:r>
    </w:p>
    <w:p w:rsidRPr="0096271A"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</w:p>
    <w:p w:rsidRPr="0096271A"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Sud donosi </w:t>
      </w:r>
    </w:p>
    <w:p w:rsidRPr="0096271A" w:rsidR="006518A7" w:rsidP="006518A7" w:rsidRDefault="006518A7">
      <w:pPr>
        <w:pStyle w:val="Bezproreda"/>
        <w:ind w:left="720"/>
        <w:jc w:val="center"/>
        <w:rPr>
          <w:rFonts w:ascii="Arial" w:hAnsi="Arial" w:cs="Arial"/>
        </w:rPr>
      </w:pPr>
      <w:r w:rsidRPr="0096271A">
        <w:rPr>
          <w:rFonts w:ascii="Arial" w:hAnsi="Arial" w:cs="Arial"/>
        </w:rPr>
        <w:t>r j e š e n j e</w:t>
      </w:r>
    </w:p>
    <w:p w:rsidRPr="0096271A"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</w:p>
    <w:p w:rsidR="006518A7" w:rsidP="006518A7" w:rsidRDefault="006518A7">
      <w:pPr>
        <w:pStyle w:val="Bezproreda"/>
        <w:ind w:left="72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Utvrđuje se da je tražbina priznata u cijelosti u iznosu od </w:t>
      </w:r>
      <w:r>
        <w:rPr>
          <w:rFonts w:ascii="Arial" w:hAnsi="Arial" w:cs="Arial"/>
        </w:rPr>
        <w:t>43.695,00 kn.</w:t>
      </w:r>
    </w:p>
    <w:p w:rsidR="006518A7" w:rsidP="006518A7" w:rsidRDefault="006518A7">
      <w:pPr>
        <w:pStyle w:val="Bezproreda"/>
        <w:jc w:val="both"/>
        <w:rPr>
          <w:rFonts w:ascii="Arial" w:hAnsi="Arial" w:cs="Arial"/>
        </w:rPr>
      </w:pPr>
    </w:p>
    <w:p w:rsidR="006518A7" w:rsidP="006518A7" w:rsidRDefault="007542BD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KODRA d.o.o., Bartolovec </w:t>
      </w:r>
    </w:p>
    <w:p w:rsidR="006518A7" w:rsidP="006518A7" w:rsidRDefault="006518A7">
      <w:pPr>
        <w:pStyle w:val="Bezproreda"/>
        <w:jc w:val="both"/>
        <w:rPr>
          <w:rFonts w:ascii="Arial" w:hAnsi="Arial" w:cs="Arial"/>
        </w:rPr>
      </w:pPr>
    </w:p>
    <w:p w:rsidR="00186440" w:rsidP="007542BD" w:rsidRDefault="007542BD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Dužnik i </w:t>
      </w:r>
      <w:r w:rsidRPr="00CA2016" w:rsidR="00CA2016">
        <w:rPr>
          <w:rFonts w:ascii="Arial" w:hAnsi="Arial" w:cs="Arial"/>
        </w:rPr>
        <w:t xml:space="preserve">povjerenica </w:t>
      </w:r>
      <w:r w:rsidR="00186440">
        <w:rPr>
          <w:rFonts w:ascii="Arial" w:hAnsi="Arial" w:cs="Arial"/>
        </w:rPr>
        <w:t>otklanjanju ove tražbine u cijelosti.</w:t>
      </w:r>
      <w:r w:rsidRPr="00A860E4">
        <w:rPr>
          <w:rFonts w:ascii="Arial" w:hAnsi="Arial" w:cs="Arial"/>
        </w:rPr>
        <w:t xml:space="preserve"> </w:t>
      </w:r>
    </w:p>
    <w:p w:rsidR="00186440" w:rsidP="007542BD" w:rsidRDefault="00186440">
      <w:pPr>
        <w:pStyle w:val="Bezproreda"/>
        <w:ind w:left="720"/>
        <w:jc w:val="both"/>
        <w:rPr>
          <w:rFonts w:ascii="Arial" w:hAnsi="Arial" w:cs="Arial"/>
        </w:rPr>
      </w:pPr>
    </w:p>
    <w:p w:rsidRPr="00A860E4" w:rsidR="007542BD" w:rsidP="007542BD" w:rsidRDefault="007542BD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Sud donosi </w:t>
      </w:r>
    </w:p>
    <w:p w:rsidRPr="00A860E4" w:rsidR="007542BD" w:rsidP="007542BD" w:rsidRDefault="007542BD">
      <w:pPr>
        <w:pStyle w:val="Bezproreda"/>
        <w:ind w:left="720"/>
        <w:jc w:val="center"/>
        <w:rPr>
          <w:rFonts w:ascii="Arial" w:hAnsi="Arial" w:cs="Arial"/>
        </w:rPr>
      </w:pPr>
      <w:r w:rsidRPr="00A860E4">
        <w:rPr>
          <w:rFonts w:ascii="Arial" w:hAnsi="Arial" w:cs="Arial"/>
        </w:rPr>
        <w:t>r j e š e n j e</w:t>
      </w:r>
    </w:p>
    <w:p w:rsidRPr="00A860E4" w:rsidR="007542BD" w:rsidP="007542BD" w:rsidRDefault="007542BD">
      <w:pPr>
        <w:pStyle w:val="Bezproreda"/>
        <w:ind w:left="720"/>
        <w:jc w:val="both"/>
        <w:rPr>
          <w:rFonts w:ascii="Arial" w:hAnsi="Arial" w:cs="Arial"/>
        </w:rPr>
      </w:pPr>
    </w:p>
    <w:p w:rsidR="007542BD" w:rsidP="007542BD" w:rsidRDefault="00186440">
      <w:pPr>
        <w:pStyle w:val="Bezproreda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Tražbina se smatra utvrđenom u iznosu od </w:t>
      </w:r>
      <w:r w:rsidR="007542BD">
        <w:rPr>
          <w:rFonts w:ascii="Arial" w:hAnsi="Arial" w:cs="Arial"/>
        </w:rPr>
        <w:t>1.703,20 kn</w:t>
      </w:r>
      <w:r w:rsidRPr="00A860E4" w:rsidR="007542BD">
        <w:rPr>
          <w:rFonts w:ascii="Arial" w:hAnsi="Arial" w:cs="Arial"/>
        </w:rPr>
        <w:t>.</w:t>
      </w:r>
    </w:p>
    <w:p w:rsidR="007542BD" w:rsidP="007542BD" w:rsidRDefault="007542BD">
      <w:pPr>
        <w:pStyle w:val="Bezproreda"/>
        <w:jc w:val="both"/>
        <w:rPr>
          <w:rFonts w:ascii="Arial" w:hAnsi="Arial" w:cs="Arial"/>
        </w:rPr>
      </w:pPr>
    </w:p>
    <w:p w:rsidR="007542BD" w:rsidP="007542BD" w:rsidRDefault="007542BD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Ksenija Kolarević, vl. obrta KOLEKS, Đurđevac</w:t>
      </w:r>
    </w:p>
    <w:p w:rsidR="007542BD" w:rsidP="007542BD" w:rsidRDefault="007542BD">
      <w:pPr>
        <w:pStyle w:val="Bezproreda"/>
        <w:ind w:left="720"/>
        <w:jc w:val="both"/>
        <w:rPr>
          <w:rFonts w:ascii="Arial" w:hAnsi="Arial" w:cs="Arial"/>
        </w:rPr>
      </w:pPr>
    </w:p>
    <w:p w:rsidR="007542BD" w:rsidP="007542BD" w:rsidRDefault="007542BD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Dužnik i </w:t>
      </w:r>
      <w:r w:rsidRPr="00CA2016" w:rsidR="00CA2016">
        <w:rPr>
          <w:rFonts w:ascii="Arial" w:hAnsi="Arial" w:cs="Arial"/>
        </w:rPr>
        <w:t xml:space="preserve">povjerenica </w:t>
      </w:r>
      <w:r w:rsidRPr="00A860E4">
        <w:rPr>
          <w:rFonts w:ascii="Arial" w:hAnsi="Arial" w:cs="Arial"/>
        </w:rPr>
        <w:t xml:space="preserve">osporavaju prijavljenu tražbinu u cijelosti </w:t>
      </w:r>
      <w:r>
        <w:rPr>
          <w:rFonts w:ascii="Arial" w:hAnsi="Arial" w:cs="Arial"/>
        </w:rPr>
        <w:t xml:space="preserve">jer je tražbina omaškom knjigovodstva ostala navedena u poslovnim knjigama. </w:t>
      </w:r>
    </w:p>
    <w:p w:rsidRPr="00A860E4" w:rsidR="007542BD" w:rsidP="007542BD" w:rsidRDefault="007542BD">
      <w:pPr>
        <w:pStyle w:val="Bezproreda"/>
        <w:ind w:left="720"/>
        <w:jc w:val="both"/>
        <w:rPr>
          <w:rFonts w:ascii="Arial" w:hAnsi="Arial" w:cs="Arial"/>
        </w:rPr>
      </w:pPr>
    </w:p>
    <w:p w:rsidRPr="00A860E4" w:rsidR="007542BD" w:rsidP="007542BD" w:rsidRDefault="007542BD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Sud donosi </w:t>
      </w:r>
    </w:p>
    <w:p w:rsidRPr="00A860E4" w:rsidR="007542BD" w:rsidP="007542BD" w:rsidRDefault="007542BD">
      <w:pPr>
        <w:pStyle w:val="Bezproreda"/>
        <w:ind w:left="720"/>
        <w:jc w:val="center"/>
        <w:rPr>
          <w:rFonts w:ascii="Arial" w:hAnsi="Arial" w:cs="Arial"/>
        </w:rPr>
      </w:pPr>
      <w:r w:rsidRPr="00A860E4">
        <w:rPr>
          <w:rFonts w:ascii="Arial" w:hAnsi="Arial" w:cs="Arial"/>
        </w:rPr>
        <w:t>r j e š e n j e</w:t>
      </w:r>
    </w:p>
    <w:p w:rsidRPr="00A860E4" w:rsidR="007542BD" w:rsidP="007542BD" w:rsidRDefault="007542BD">
      <w:pPr>
        <w:pStyle w:val="Bezproreda"/>
        <w:ind w:left="720"/>
        <w:jc w:val="both"/>
        <w:rPr>
          <w:rFonts w:ascii="Arial" w:hAnsi="Arial" w:cs="Arial"/>
        </w:rPr>
      </w:pPr>
    </w:p>
    <w:p w:rsidR="007542BD" w:rsidP="007542BD" w:rsidRDefault="007542BD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Utvrđuje se da osporavanje tražbine u iznosu od </w:t>
      </w:r>
      <w:r>
        <w:rPr>
          <w:rFonts w:ascii="Arial" w:hAnsi="Arial" w:cs="Arial"/>
        </w:rPr>
        <w:t xml:space="preserve">8.100,00 kn nije </w:t>
      </w:r>
      <w:r w:rsidRPr="00A860E4">
        <w:rPr>
          <w:rFonts w:ascii="Arial" w:hAnsi="Arial" w:cs="Arial"/>
        </w:rPr>
        <w:t>otklonjeno.</w:t>
      </w:r>
    </w:p>
    <w:p w:rsidR="007542BD" w:rsidP="007542BD" w:rsidRDefault="007542BD">
      <w:pPr>
        <w:pStyle w:val="Bezproreda"/>
        <w:jc w:val="both"/>
        <w:rPr>
          <w:rFonts w:ascii="Arial" w:hAnsi="Arial" w:cs="Arial"/>
        </w:rPr>
      </w:pPr>
    </w:p>
    <w:p w:rsidR="007542BD" w:rsidP="007542BD" w:rsidRDefault="007542BD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KORIEL d.o.o., Vinica </w:t>
      </w:r>
    </w:p>
    <w:p w:rsidR="007542BD" w:rsidP="007542BD" w:rsidRDefault="007542BD">
      <w:pPr>
        <w:pStyle w:val="Bezproreda"/>
        <w:ind w:left="720"/>
        <w:jc w:val="both"/>
        <w:rPr>
          <w:rFonts w:ascii="Arial" w:hAnsi="Arial" w:cs="Arial"/>
        </w:rPr>
      </w:pPr>
    </w:p>
    <w:p w:rsidR="007542BD" w:rsidP="007542BD" w:rsidRDefault="007542BD">
      <w:pPr>
        <w:pStyle w:val="Bezproreda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Dužnik i </w:t>
      </w:r>
      <w:r w:rsidRPr="00CA2016" w:rsidR="00CA2016">
        <w:rPr>
          <w:rFonts w:ascii="Arial" w:hAnsi="Arial" w:cs="Arial"/>
        </w:rPr>
        <w:t xml:space="preserve">povjerenica </w:t>
      </w:r>
      <w:r w:rsidR="00CD26C7">
        <w:rPr>
          <w:rFonts w:ascii="Arial" w:hAnsi="Arial" w:cs="Arial"/>
        </w:rPr>
        <w:t xml:space="preserve">otklanjaju osporavanje osporenog dijela tražbine, te suglasno izjavljuju da je cjelokupni prijavljeni iznos nesporan. </w:t>
      </w:r>
    </w:p>
    <w:p w:rsidRPr="005E37ED" w:rsidR="007542BD" w:rsidP="007542BD" w:rsidRDefault="007542BD">
      <w:pPr>
        <w:pStyle w:val="Bezproreda"/>
        <w:jc w:val="both"/>
        <w:rPr>
          <w:rFonts w:ascii="Arial" w:hAnsi="Arial" w:cs="Arial"/>
        </w:rPr>
      </w:pPr>
    </w:p>
    <w:p w:rsidRPr="0096271A" w:rsidR="007542BD" w:rsidP="007542BD" w:rsidRDefault="007542BD">
      <w:pPr>
        <w:pStyle w:val="Bezproreda"/>
        <w:ind w:left="72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Sud donosi </w:t>
      </w:r>
    </w:p>
    <w:p w:rsidRPr="0096271A" w:rsidR="007542BD" w:rsidP="007542BD" w:rsidRDefault="007542BD">
      <w:pPr>
        <w:pStyle w:val="Bezproreda"/>
        <w:ind w:left="720"/>
        <w:jc w:val="center"/>
        <w:rPr>
          <w:rFonts w:ascii="Arial" w:hAnsi="Arial" w:cs="Arial"/>
        </w:rPr>
      </w:pPr>
      <w:r w:rsidRPr="0096271A">
        <w:rPr>
          <w:rFonts w:ascii="Arial" w:hAnsi="Arial" w:cs="Arial"/>
        </w:rPr>
        <w:t>r j e š e n j e</w:t>
      </w:r>
    </w:p>
    <w:p w:rsidRPr="0096271A" w:rsidR="007542BD" w:rsidP="007542BD" w:rsidRDefault="007542BD">
      <w:pPr>
        <w:pStyle w:val="Bezproreda"/>
        <w:ind w:left="720"/>
        <w:jc w:val="both"/>
        <w:rPr>
          <w:rFonts w:ascii="Arial" w:hAnsi="Arial" w:cs="Arial"/>
        </w:rPr>
      </w:pPr>
    </w:p>
    <w:p w:rsidR="007542BD" w:rsidP="007542BD" w:rsidRDefault="00CD26C7">
      <w:pPr>
        <w:pStyle w:val="Bezproreda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Tražbina se smatra utvrđenom u iznosu od 326.629,36 kn. </w:t>
      </w:r>
    </w:p>
    <w:p w:rsidR="007542BD" w:rsidP="007542BD" w:rsidRDefault="007542BD">
      <w:pPr>
        <w:pStyle w:val="Bezproreda"/>
        <w:jc w:val="both"/>
        <w:rPr>
          <w:rFonts w:ascii="Arial" w:hAnsi="Arial" w:cs="Arial"/>
        </w:rPr>
      </w:pPr>
    </w:p>
    <w:p w:rsidR="007542BD" w:rsidP="007542BD" w:rsidRDefault="007542BD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KOS TRANSPORTI d.o.o., Varaždin</w:t>
      </w:r>
    </w:p>
    <w:p w:rsidR="007542BD" w:rsidP="007542BD" w:rsidRDefault="007542BD">
      <w:pPr>
        <w:pStyle w:val="Bezproreda"/>
        <w:jc w:val="both"/>
        <w:rPr>
          <w:rFonts w:ascii="Arial" w:hAnsi="Arial" w:cs="Arial"/>
        </w:rPr>
      </w:pPr>
    </w:p>
    <w:p w:rsidR="007542BD" w:rsidP="007542BD" w:rsidRDefault="0058037C">
      <w:pPr>
        <w:pStyle w:val="Bezproreda"/>
        <w:ind w:left="720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7542BD">
        <w:rPr>
          <w:rFonts w:ascii="Arial" w:hAnsi="Arial" w:cs="Arial"/>
        </w:rPr>
        <w:t>232.055,66 kn.</w:t>
      </w:r>
    </w:p>
    <w:p w:rsidR="007542BD" w:rsidP="007542BD" w:rsidRDefault="007542BD">
      <w:pPr>
        <w:pStyle w:val="Bezproreda"/>
        <w:jc w:val="both"/>
        <w:rPr>
          <w:rFonts w:ascii="Arial" w:hAnsi="Arial" w:cs="Arial"/>
        </w:rPr>
      </w:pPr>
    </w:p>
    <w:p w:rsidR="007542BD" w:rsidP="007542BD" w:rsidRDefault="007542BD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KTC d.d., Križevci</w:t>
      </w:r>
    </w:p>
    <w:p w:rsidR="007542BD" w:rsidP="007542BD" w:rsidRDefault="007542BD">
      <w:pPr>
        <w:pStyle w:val="Bezproreda"/>
        <w:jc w:val="both"/>
        <w:rPr>
          <w:rFonts w:ascii="Arial" w:hAnsi="Arial" w:cs="Arial"/>
        </w:rPr>
      </w:pPr>
    </w:p>
    <w:p w:rsidR="007542BD" w:rsidP="007542BD" w:rsidRDefault="0058037C">
      <w:pPr>
        <w:pStyle w:val="Bezproreda"/>
        <w:ind w:left="720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7542BD">
        <w:rPr>
          <w:rFonts w:ascii="Arial" w:hAnsi="Arial" w:cs="Arial"/>
        </w:rPr>
        <w:t>2.720,03 kn.</w:t>
      </w:r>
    </w:p>
    <w:p w:rsidR="007542BD" w:rsidP="007542BD" w:rsidRDefault="007542BD">
      <w:pPr>
        <w:pStyle w:val="Bezproreda"/>
        <w:jc w:val="both"/>
        <w:rPr>
          <w:rFonts w:ascii="Arial" w:hAnsi="Arial" w:cs="Arial"/>
        </w:rPr>
      </w:pPr>
    </w:p>
    <w:p w:rsidR="007542BD" w:rsidP="007542BD" w:rsidRDefault="007542BD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LAGERMAX AED Croatia d.o.o., Luka</w:t>
      </w:r>
    </w:p>
    <w:p w:rsidR="006518A7" w:rsidP="006518A7" w:rsidRDefault="006518A7">
      <w:pPr>
        <w:pStyle w:val="Bezproreda"/>
        <w:jc w:val="both"/>
        <w:rPr>
          <w:rFonts w:ascii="Arial" w:hAnsi="Arial" w:cs="Arial"/>
        </w:rPr>
      </w:pPr>
    </w:p>
    <w:p w:rsidR="007542BD" w:rsidP="007542BD" w:rsidRDefault="0058037C">
      <w:pPr>
        <w:pStyle w:val="Bezproreda"/>
        <w:ind w:left="720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7542BD">
        <w:rPr>
          <w:rFonts w:ascii="Arial" w:hAnsi="Arial" w:cs="Arial"/>
        </w:rPr>
        <w:t>4.447,99 kn.</w:t>
      </w:r>
    </w:p>
    <w:p w:rsidR="007542BD" w:rsidP="007542BD" w:rsidRDefault="007542BD">
      <w:pPr>
        <w:pStyle w:val="Bezproreda"/>
        <w:jc w:val="both"/>
        <w:rPr>
          <w:rFonts w:ascii="Arial" w:hAnsi="Arial" w:cs="Arial"/>
        </w:rPr>
      </w:pPr>
    </w:p>
    <w:p w:rsidR="007542BD" w:rsidP="007542BD" w:rsidRDefault="007542BD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MAG-COMMERCE d.o.o., Šenkovec</w:t>
      </w:r>
    </w:p>
    <w:p w:rsidR="007542BD" w:rsidP="007542BD" w:rsidRDefault="007542BD">
      <w:pPr>
        <w:pStyle w:val="Bezproreda"/>
        <w:jc w:val="both"/>
        <w:rPr>
          <w:rFonts w:ascii="Arial" w:hAnsi="Arial" w:cs="Arial"/>
        </w:rPr>
      </w:pPr>
    </w:p>
    <w:p w:rsidR="007542BD" w:rsidP="007542BD" w:rsidRDefault="0058037C">
      <w:pPr>
        <w:pStyle w:val="Bezproreda"/>
        <w:ind w:left="720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7542BD">
        <w:rPr>
          <w:rFonts w:ascii="Arial" w:hAnsi="Arial" w:cs="Arial"/>
        </w:rPr>
        <w:t>5.044,91 kn.</w:t>
      </w:r>
    </w:p>
    <w:p w:rsidR="007542BD" w:rsidP="007542BD" w:rsidRDefault="007542BD">
      <w:pPr>
        <w:pStyle w:val="Bezproreda"/>
        <w:jc w:val="both"/>
        <w:rPr>
          <w:rFonts w:ascii="Arial" w:hAnsi="Arial" w:cs="Arial"/>
        </w:rPr>
      </w:pPr>
    </w:p>
    <w:p w:rsidR="007542BD" w:rsidP="007542BD" w:rsidRDefault="007542BD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Međunarodna zračna luka Zagreb d.d., Velika Gorica</w:t>
      </w:r>
    </w:p>
    <w:p w:rsidR="007542BD" w:rsidP="007542BD" w:rsidRDefault="007542BD">
      <w:pPr>
        <w:pStyle w:val="Bezproreda"/>
        <w:jc w:val="both"/>
        <w:rPr>
          <w:rFonts w:ascii="Arial" w:hAnsi="Arial" w:cs="Arial"/>
        </w:rPr>
      </w:pPr>
    </w:p>
    <w:p w:rsidR="007542BD" w:rsidP="007542BD" w:rsidRDefault="007542BD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Dužnik i </w:t>
      </w:r>
      <w:r w:rsidRPr="00CA2016" w:rsidR="00CA2016">
        <w:rPr>
          <w:rFonts w:ascii="Arial" w:hAnsi="Arial" w:cs="Arial"/>
        </w:rPr>
        <w:t xml:space="preserve">povjerenica </w:t>
      </w:r>
      <w:r w:rsidRPr="00A860E4">
        <w:rPr>
          <w:rFonts w:ascii="Arial" w:hAnsi="Arial" w:cs="Arial"/>
        </w:rPr>
        <w:t xml:space="preserve">osporavaju prijavljenu tražbinu u cijelosti </w:t>
      </w:r>
      <w:r>
        <w:rPr>
          <w:rFonts w:ascii="Arial" w:hAnsi="Arial" w:cs="Arial"/>
        </w:rPr>
        <w:t xml:space="preserve">jer navedena tražbina omaškom knjigovodstva ostala navedena u poslovnim knjigama. </w:t>
      </w:r>
      <w:r w:rsidR="00295424">
        <w:rPr>
          <w:rFonts w:ascii="Arial" w:hAnsi="Arial" w:cs="Arial"/>
        </w:rPr>
        <w:t>Ovršna isprava ne postoji.</w:t>
      </w:r>
      <w:r>
        <w:rPr>
          <w:rFonts w:ascii="Arial" w:hAnsi="Arial" w:cs="Arial"/>
        </w:rPr>
        <w:t xml:space="preserve">                 </w:t>
      </w:r>
    </w:p>
    <w:p w:rsidRPr="00A860E4" w:rsidR="007542BD" w:rsidP="007542BD" w:rsidRDefault="007542BD">
      <w:pPr>
        <w:pStyle w:val="Bezproreda"/>
        <w:ind w:left="720"/>
        <w:jc w:val="both"/>
        <w:rPr>
          <w:rFonts w:ascii="Arial" w:hAnsi="Arial" w:cs="Arial"/>
        </w:rPr>
      </w:pPr>
    </w:p>
    <w:p w:rsidRPr="00A860E4" w:rsidR="007542BD" w:rsidP="007542BD" w:rsidRDefault="007542BD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Sud donosi </w:t>
      </w:r>
    </w:p>
    <w:p w:rsidRPr="00A860E4" w:rsidR="007542BD" w:rsidP="007542BD" w:rsidRDefault="007542BD">
      <w:pPr>
        <w:pStyle w:val="Bezproreda"/>
        <w:ind w:left="720"/>
        <w:jc w:val="center"/>
        <w:rPr>
          <w:rFonts w:ascii="Arial" w:hAnsi="Arial" w:cs="Arial"/>
        </w:rPr>
      </w:pPr>
      <w:r w:rsidRPr="00A860E4">
        <w:rPr>
          <w:rFonts w:ascii="Arial" w:hAnsi="Arial" w:cs="Arial"/>
        </w:rPr>
        <w:t>r j e š e n j e</w:t>
      </w:r>
    </w:p>
    <w:p w:rsidRPr="00A860E4" w:rsidR="007542BD" w:rsidP="007542BD" w:rsidRDefault="007542BD">
      <w:pPr>
        <w:pStyle w:val="Bezproreda"/>
        <w:ind w:left="720"/>
        <w:jc w:val="both"/>
        <w:rPr>
          <w:rFonts w:ascii="Arial" w:hAnsi="Arial" w:cs="Arial"/>
        </w:rPr>
      </w:pPr>
    </w:p>
    <w:p w:rsidR="007542BD" w:rsidP="007542BD" w:rsidRDefault="007542BD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Utvrđuje se da osporavanje tražbine u iznosu od </w:t>
      </w:r>
      <w:r>
        <w:rPr>
          <w:rFonts w:ascii="Arial" w:hAnsi="Arial" w:cs="Arial"/>
        </w:rPr>
        <w:t xml:space="preserve">10,00 kn nije </w:t>
      </w:r>
      <w:r w:rsidRPr="00A860E4">
        <w:rPr>
          <w:rFonts w:ascii="Arial" w:hAnsi="Arial" w:cs="Arial"/>
        </w:rPr>
        <w:t>otklonjeno.</w:t>
      </w:r>
    </w:p>
    <w:p w:rsidR="007542BD" w:rsidP="007542BD" w:rsidRDefault="007542BD">
      <w:pPr>
        <w:pStyle w:val="Bezproreda"/>
        <w:jc w:val="both"/>
        <w:rPr>
          <w:rFonts w:ascii="Arial" w:hAnsi="Arial" w:cs="Arial"/>
        </w:rPr>
      </w:pPr>
    </w:p>
    <w:p w:rsidR="007542BD" w:rsidP="007542BD" w:rsidRDefault="007542BD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MGA-TRGOVINA d.o.o., Bosiljevo</w:t>
      </w:r>
    </w:p>
    <w:p w:rsidR="007542BD" w:rsidP="007542BD" w:rsidRDefault="007542BD">
      <w:pPr>
        <w:pStyle w:val="Bezproreda"/>
        <w:jc w:val="both"/>
        <w:rPr>
          <w:rFonts w:ascii="Arial" w:hAnsi="Arial" w:cs="Arial"/>
        </w:rPr>
      </w:pPr>
    </w:p>
    <w:p w:rsidRPr="0096271A" w:rsidR="007542BD" w:rsidP="007542BD" w:rsidRDefault="007542BD">
      <w:pPr>
        <w:pStyle w:val="Bezproreda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Dužnik i </w:t>
      </w:r>
      <w:r w:rsidRPr="00CA2016" w:rsidR="00CA2016">
        <w:rPr>
          <w:rFonts w:ascii="Arial" w:hAnsi="Arial" w:cs="Arial"/>
        </w:rPr>
        <w:t xml:space="preserve">povjerenica </w:t>
      </w:r>
      <w:r>
        <w:rPr>
          <w:rFonts w:ascii="Arial" w:hAnsi="Arial" w:cs="Arial"/>
        </w:rPr>
        <w:t>ne osporavaju</w:t>
      </w:r>
      <w:r w:rsidRPr="0096271A">
        <w:rPr>
          <w:rFonts w:ascii="Arial" w:hAnsi="Arial" w:cs="Arial"/>
        </w:rPr>
        <w:t xml:space="preserve"> prijavljenu tražbinu</w:t>
      </w:r>
      <w:r>
        <w:rPr>
          <w:rFonts w:ascii="Arial" w:hAnsi="Arial" w:cs="Arial"/>
        </w:rPr>
        <w:t>.</w:t>
      </w:r>
    </w:p>
    <w:p w:rsidRPr="0096271A" w:rsidR="007542BD" w:rsidP="007542BD" w:rsidRDefault="007542BD">
      <w:pPr>
        <w:pStyle w:val="Bezproreda"/>
        <w:ind w:left="720"/>
        <w:jc w:val="both"/>
        <w:rPr>
          <w:rFonts w:ascii="Arial" w:hAnsi="Arial" w:cs="Arial"/>
        </w:rPr>
      </w:pPr>
    </w:p>
    <w:p w:rsidRPr="0096271A" w:rsidR="007542BD" w:rsidP="007542BD" w:rsidRDefault="007542BD">
      <w:pPr>
        <w:pStyle w:val="Bezproreda"/>
        <w:ind w:left="72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Sud donosi </w:t>
      </w:r>
    </w:p>
    <w:p w:rsidRPr="0096271A" w:rsidR="007542BD" w:rsidP="007542BD" w:rsidRDefault="007542BD">
      <w:pPr>
        <w:pStyle w:val="Bezproreda"/>
        <w:ind w:left="720"/>
        <w:jc w:val="center"/>
        <w:rPr>
          <w:rFonts w:ascii="Arial" w:hAnsi="Arial" w:cs="Arial"/>
        </w:rPr>
      </w:pPr>
      <w:r w:rsidRPr="0096271A">
        <w:rPr>
          <w:rFonts w:ascii="Arial" w:hAnsi="Arial" w:cs="Arial"/>
        </w:rPr>
        <w:t>r j e š e n j e</w:t>
      </w:r>
    </w:p>
    <w:p w:rsidRPr="0096271A" w:rsidR="007542BD" w:rsidP="007542BD" w:rsidRDefault="007542BD">
      <w:pPr>
        <w:pStyle w:val="Bezproreda"/>
        <w:ind w:left="720"/>
        <w:jc w:val="both"/>
        <w:rPr>
          <w:rFonts w:ascii="Arial" w:hAnsi="Arial" w:cs="Arial"/>
        </w:rPr>
      </w:pPr>
    </w:p>
    <w:p w:rsidR="007542BD" w:rsidP="007542BD" w:rsidRDefault="007542BD">
      <w:pPr>
        <w:pStyle w:val="Bezproreda"/>
        <w:ind w:left="72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lastRenderedPageBreak/>
        <w:t xml:space="preserve">Utvrđuje se da je tražbina priznata u cijelosti u iznosu od </w:t>
      </w:r>
      <w:r>
        <w:rPr>
          <w:rFonts w:ascii="Arial" w:hAnsi="Arial" w:cs="Arial"/>
        </w:rPr>
        <w:t>1.348,36 kn.</w:t>
      </w:r>
    </w:p>
    <w:p w:rsidR="007542BD" w:rsidP="007542BD" w:rsidRDefault="007542BD">
      <w:pPr>
        <w:pStyle w:val="Bezproreda"/>
        <w:jc w:val="both"/>
        <w:rPr>
          <w:rFonts w:ascii="Arial" w:hAnsi="Arial" w:cs="Arial"/>
        </w:rPr>
      </w:pPr>
    </w:p>
    <w:p w:rsidR="007542BD" w:rsidP="007542BD" w:rsidRDefault="007542BD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REPUBLIKA HRVATSKA, MINISTARSTVO FINANCIJA</w:t>
      </w:r>
    </w:p>
    <w:p w:rsidR="007542BD" w:rsidP="007542BD" w:rsidRDefault="007542BD">
      <w:pPr>
        <w:pStyle w:val="Bezproreda"/>
        <w:jc w:val="both"/>
        <w:rPr>
          <w:rFonts w:ascii="Arial" w:hAnsi="Arial" w:cs="Arial"/>
        </w:rPr>
      </w:pPr>
    </w:p>
    <w:p w:rsidR="007542BD" w:rsidP="007542BD" w:rsidRDefault="007542BD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Dužnik i </w:t>
      </w:r>
      <w:r w:rsidRPr="00CA2016" w:rsidR="00CA2016">
        <w:rPr>
          <w:rFonts w:ascii="Arial" w:hAnsi="Arial" w:cs="Arial"/>
        </w:rPr>
        <w:t xml:space="preserve">povjerenica </w:t>
      </w:r>
      <w:r w:rsidRPr="00A860E4">
        <w:rPr>
          <w:rFonts w:ascii="Arial" w:hAnsi="Arial" w:cs="Arial"/>
        </w:rPr>
        <w:t xml:space="preserve">osporavaju prijavljenu tražbinu u cijelosti </w:t>
      </w:r>
      <w:r>
        <w:rPr>
          <w:rFonts w:ascii="Arial" w:hAnsi="Arial" w:cs="Arial"/>
        </w:rPr>
        <w:t>jer je vjerovnik prijavio tražbinu pod rednim brojem 4</w:t>
      </w:r>
      <w:r w:rsidR="00295424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u</w:t>
      </w:r>
      <w:r w:rsidR="00295424">
        <w:rPr>
          <w:rFonts w:ascii="Arial" w:hAnsi="Arial" w:cs="Arial"/>
        </w:rPr>
        <w:t xml:space="preserve"> tablici prijavljenih tražbina, pri čemu se ističe da je dužnik zapravo zbog neurednosti poslovnih knjiga prijavio veći iznos od onog koji je prijavio sam vjerovnik. </w:t>
      </w:r>
      <w:r>
        <w:rPr>
          <w:rFonts w:ascii="Arial" w:hAnsi="Arial" w:cs="Arial"/>
        </w:rPr>
        <w:t xml:space="preserve">      </w:t>
      </w:r>
    </w:p>
    <w:p w:rsidRPr="00A860E4" w:rsidR="007542BD" w:rsidP="007542BD" w:rsidRDefault="007542BD">
      <w:pPr>
        <w:pStyle w:val="Bezproreda"/>
        <w:ind w:left="720"/>
        <w:jc w:val="both"/>
        <w:rPr>
          <w:rFonts w:ascii="Arial" w:hAnsi="Arial" w:cs="Arial"/>
        </w:rPr>
      </w:pPr>
    </w:p>
    <w:p w:rsidRPr="00A860E4" w:rsidR="007542BD" w:rsidP="007542BD" w:rsidRDefault="007542BD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Sud donosi </w:t>
      </w:r>
    </w:p>
    <w:p w:rsidRPr="00A860E4" w:rsidR="007542BD" w:rsidP="007542BD" w:rsidRDefault="007542BD">
      <w:pPr>
        <w:pStyle w:val="Bezproreda"/>
        <w:ind w:left="720"/>
        <w:jc w:val="center"/>
        <w:rPr>
          <w:rFonts w:ascii="Arial" w:hAnsi="Arial" w:cs="Arial"/>
        </w:rPr>
      </w:pPr>
      <w:r w:rsidRPr="00A860E4">
        <w:rPr>
          <w:rFonts w:ascii="Arial" w:hAnsi="Arial" w:cs="Arial"/>
        </w:rPr>
        <w:t>r j e š e n j e</w:t>
      </w:r>
    </w:p>
    <w:p w:rsidRPr="00A860E4" w:rsidR="007542BD" w:rsidP="007542BD" w:rsidRDefault="007542BD">
      <w:pPr>
        <w:pStyle w:val="Bezproreda"/>
        <w:ind w:left="720"/>
        <w:jc w:val="both"/>
        <w:rPr>
          <w:rFonts w:ascii="Arial" w:hAnsi="Arial" w:cs="Arial"/>
        </w:rPr>
      </w:pPr>
    </w:p>
    <w:p w:rsidR="007542BD" w:rsidP="007542BD" w:rsidRDefault="007542BD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Utvrđuje se da osporavanje tražbine u iznosu od </w:t>
      </w:r>
      <w:r w:rsidR="00E4563B">
        <w:rPr>
          <w:rFonts w:ascii="Arial" w:hAnsi="Arial" w:cs="Arial"/>
        </w:rPr>
        <w:t>370.853,00 kn</w:t>
      </w:r>
      <w:r>
        <w:rPr>
          <w:rFonts w:ascii="Arial" w:hAnsi="Arial" w:cs="Arial"/>
        </w:rPr>
        <w:t xml:space="preserve"> nije </w:t>
      </w:r>
      <w:r w:rsidRPr="00A860E4">
        <w:rPr>
          <w:rFonts w:ascii="Arial" w:hAnsi="Arial" w:cs="Arial"/>
        </w:rPr>
        <w:t>otklonjeno.</w:t>
      </w:r>
    </w:p>
    <w:p w:rsidR="00E4563B" w:rsidP="00E4563B" w:rsidRDefault="00E4563B">
      <w:pPr>
        <w:pStyle w:val="Bezproreda"/>
        <w:jc w:val="both"/>
        <w:rPr>
          <w:rFonts w:ascii="Arial" w:hAnsi="Arial" w:cs="Arial"/>
        </w:rPr>
      </w:pPr>
    </w:p>
    <w:p w:rsidR="00E4563B" w:rsidP="00E4563B" w:rsidRDefault="00E4563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REPUBLIKA HRVATSKA, MINISTARSTVO FINANCIJA – POREZNA UPRAVA, Zagreb</w:t>
      </w:r>
    </w:p>
    <w:p w:rsidR="00E4563B" w:rsidP="00E4563B" w:rsidRDefault="00E4563B">
      <w:pPr>
        <w:pStyle w:val="Bezproreda"/>
        <w:jc w:val="both"/>
        <w:rPr>
          <w:rFonts w:ascii="Arial" w:hAnsi="Arial" w:cs="Arial"/>
        </w:rPr>
      </w:pPr>
    </w:p>
    <w:p w:rsidRPr="0096271A" w:rsidR="00E4563B" w:rsidP="00E4563B" w:rsidRDefault="00E4563B">
      <w:pPr>
        <w:pStyle w:val="Bezproreda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Dužnik i </w:t>
      </w:r>
      <w:r w:rsidRPr="00CA2016" w:rsidR="00CA2016">
        <w:rPr>
          <w:rFonts w:ascii="Arial" w:hAnsi="Arial" w:cs="Arial"/>
        </w:rPr>
        <w:t xml:space="preserve">povjerenica </w:t>
      </w:r>
      <w:r>
        <w:rPr>
          <w:rFonts w:ascii="Arial" w:hAnsi="Arial" w:cs="Arial"/>
        </w:rPr>
        <w:t>ne osporavaju</w:t>
      </w:r>
      <w:r w:rsidRPr="0096271A">
        <w:rPr>
          <w:rFonts w:ascii="Arial" w:hAnsi="Arial" w:cs="Arial"/>
        </w:rPr>
        <w:t xml:space="preserve"> prijavljenu tražbinu</w:t>
      </w:r>
      <w:r>
        <w:rPr>
          <w:rFonts w:ascii="Arial" w:hAnsi="Arial" w:cs="Arial"/>
        </w:rPr>
        <w:t>.</w:t>
      </w:r>
    </w:p>
    <w:p w:rsidRPr="0096271A" w:rsidR="00E4563B" w:rsidP="00E4563B" w:rsidRDefault="00E4563B">
      <w:pPr>
        <w:pStyle w:val="Bezproreda"/>
        <w:ind w:left="720"/>
        <w:jc w:val="both"/>
        <w:rPr>
          <w:rFonts w:ascii="Arial" w:hAnsi="Arial" w:cs="Arial"/>
        </w:rPr>
      </w:pPr>
    </w:p>
    <w:p w:rsidRPr="0096271A" w:rsidR="00E4563B" w:rsidP="00E4563B" w:rsidRDefault="00E4563B">
      <w:pPr>
        <w:pStyle w:val="Bezproreda"/>
        <w:ind w:left="72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Sud donosi </w:t>
      </w:r>
    </w:p>
    <w:p w:rsidRPr="0096271A" w:rsidR="00E4563B" w:rsidP="00E4563B" w:rsidRDefault="00E4563B">
      <w:pPr>
        <w:pStyle w:val="Bezproreda"/>
        <w:ind w:left="720"/>
        <w:jc w:val="center"/>
        <w:rPr>
          <w:rFonts w:ascii="Arial" w:hAnsi="Arial" w:cs="Arial"/>
        </w:rPr>
      </w:pPr>
      <w:r w:rsidRPr="0096271A">
        <w:rPr>
          <w:rFonts w:ascii="Arial" w:hAnsi="Arial" w:cs="Arial"/>
        </w:rPr>
        <w:t>r j e š e n j e</w:t>
      </w:r>
    </w:p>
    <w:p w:rsidRPr="0096271A" w:rsidR="00E4563B" w:rsidP="00E4563B" w:rsidRDefault="00E4563B">
      <w:pPr>
        <w:pStyle w:val="Bezproreda"/>
        <w:ind w:left="720"/>
        <w:jc w:val="both"/>
        <w:rPr>
          <w:rFonts w:ascii="Arial" w:hAnsi="Arial" w:cs="Arial"/>
        </w:rPr>
      </w:pPr>
    </w:p>
    <w:p w:rsidR="00E4563B" w:rsidP="00E4563B" w:rsidRDefault="00E4563B">
      <w:pPr>
        <w:pStyle w:val="Bezproreda"/>
        <w:ind w:left="720"/>
        <w:jc w:val="both"/>
        <w:rPr>
          <w:rFonts w:ascii="Arial" w:hAnsi="Arial" w:cs="Arial"/>
        </w:rPr>
      </w:pPr>
      <w:r w:rsidRPr="0096271A">
        <w:rPr>
          <w:rFonts w:ascii="Arial" w:hAnsi="Arial" w:cs="Arial"/>
        </w:rPr>
        <w:t xml:space="preserve">Utvrđuje se da je tražbina priznata u cijelosti u iznosu od </w:t>
      </w:r>
      <w:r>
        <w:rPr>
          <w:rFonts w:ascii="Arial" w:hAnsi="Arial" w:cs="Arial"/>
        </w:rPr>
        <w:t>185.460,70 kn.</w:t>
      </w:r>
    </w:p>
    <w:p w:rsidR="00E4563B" w:rsidP="00E4563B" w:rsidRDefault="00E4563B">
      <w:pPr>
        <w:pStyle w:val="Bezproreda"/>
        <w:jc w:val="both"/>
        <w:rPr>
          <w:rFonts w:ascii="Arial" w:hAnsi="Arial" w:cs="Arial"/>
        </w:rPr>
      </w:pPr>
    </w:p>
    <w:p w:rsidR="00E4563B" w:rsidP="00E4563B" w:rsidRDefault="00E4563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Stjepan i Leopold Živković, vl. zajedničkog obrta MONEX, Štitar</w:t>
      </w:r>
    </w:p>
    <w:p w:rsidR="00E4563B" w:rsidP="00E4563B" w:rsidRDefault="00E4563B">
      <w:pPr>
        <w:pStyle w:val="Bezproreda"/>
        <w:jc w:val="both"/>
        <w:rPr>
          <w:rFonts w:ascii="Arial" w:hAnsi="Arial" w:cs="Arial"/>
        </w:rPr>
      </w:pPr>
    </w:p>
    <w:p w:rsidR="00E4563B" w:rsidP="00E4563B" w:rsidRDefault="0058037C">
      <w:pPr>
        <w:pStyle w:val="Bezproreda"/>
        <w:ind w:left="720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E4563B">
        <w:rPr>
          <w:rFonts w:ascii="Arial" w:hAnsi="Arial" w:cs="Arial"/>
        </w:rPr>
        <w:t>17.753,45 kn.</w:t>
      </w:r>
    </w:p>
    <w:p w:rsidR="00E4563B" w:rsidP="00E4563B" w:rsidRDefault="00E4563B">
      <w:pPr>
        <w:pStyle w:val="Bezproreda"/>
        <w:jc w:val="both"/>
        <w:rPr>
          <w:rFonts w:ascii="Arial" w:hAnsi="Arial" w:cs="Arial"/>
        </w:rPr>
      </w:pPr>
    </w:p>
    <w:p w:rsidR="00E4563B" w:rsidP="00E4563B" w:rsidRDefault="00E4563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MY WAY d.o.o., Čakovec </w:t>
      </w:r>
    </w:p>
    <w:p w:rsidR="00E4563B" w:rsidP="00E4563B" w:rsidRDefault="00E4563B">
      <w:pPr>
        <w:pStyle w:val="Bezproreda"/>
        <w:jc w:val="both"/>
        <w:rPr>
          <w:rFonts w:ascii="Arial" w:hAnsi="Arial" w:cs="Arial"/>
        </w:rPr>
      </w:pPr>
    </w:p>
    <w:p w:rsidR="00E4563B" w:rsidP="007675CB" w:rsidRDefault="0058037C">
      <w:pPr>
        <w:pStyle w:val="Bezproreda"/>
        <w:ind w:left="709" w:firstLine="11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E4563B">
        <w:rPr>
          <w:rFonts w:ascii="Arial" w:hAnsi="Arial" w:cs="Arial"/>
        </w:rPr>
        <w:t>443,00 kn.</w:t>
      </w:r>
    </w:p>
    <w:p w:rsidR="00E4563B" w:rsidP="00E4563B" w:rsidRDefault="00E4563B">
      <w:pPr>
        <w:pStyle w:val="Bezproreda"/>
        <w:jc w:val="both"/>
        <w:rPr>
          <w:rFonts w:ascii="Arial" w:hAnsi="Arial" w:cs="Arial"/>
        </w:rPr>
      </w:pPr>
    </w:p>
    <w:p w:rsidR="00E4563B" w:rsidP="00E4563B" w:rsidRDefault="00E4563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NIKOMILL d.o.o., Turčin</w:t>
      </w:r>
    </w:p>
    <w:p w:rsidR="00E4563B" w:rsidP="00E4563B" w:rsidRDefault="00E4563B">
      <w:pPr>
        <w:pStyle w:val="Bezproreda"/>
        <w:jc w:val="both"/>
        <w:rPr>
          <w:rFonts w:ascii="Arial" w:hAnsi="Arial" w:cs="Arial"/>
        </w:rPr>
      </w:pPr>
    </w:p>
    <w:p w:rsidR="00E4563B" w:rsidP="00E4563B" w:rsidRDefault="00E4563B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Dužnik i </w:t>
      </w:r>
      <w:r w:rsidRPr="00CA2016" w:rsidR="00CA2016">
        <w:rPr>
          <w:rFonts w:ascii="Arial" w:hAnsi="Arial" w:cs="Arial"/>
        </w:rPr>
        <w:t xml:space="preserve">povjerenica </w:t>
      </w:r>
      <w:r w:rsidRPr="00A860E4">
        <w:rPr>
          <w:rFonts w:ascii="Arial" w:hAnsi="Arial" w:cs="Arial"/>
        </w:rPr>
        <w:t xml:space="preserve">osporavaju prijavljenu tražbinu u cijelosti </w:t>
      </w:r>
      <w:r>
        <w:rPr>
          <w:rFonts w:ascii="Arial" w:hAnsi="Arial" w:cs="Arial"/>
        </w:rPr>
        <w:t>jer navedena tražbina omaškom knjigovodstva ostala navedena u poslovnim knjigama</w:t>
      </w:r>
      <w:r w:rsidR="00C97A8F">
        <w:rPr>
          <w:rFonts w:ascii="Arial" w:hAnsi="Arial" w:cs="Arial"/>
        </w:rPr>
        <w:t>, ovršna isprava ne postoji</w:t>
      </w:r>
      <w:r>
        <w:rPr>
          <w:rFonts w:ascii="Arial" w:hAnsi="Arial" w:cs="Arial"/>
        </w:rPr>
        <w:t xml:space="preserve">.                  </w:t>
      </w:r>
    </w:p>
    <w:p w:rsidRPr="00A860E4" w:rsidR="00E4563B" w:rsidP="00E4563B" w:rsidRDefault="00E4563B">
      <w:pPr>
        <w:pStyle w:val="Bezproreda"/>
        <w:ind w:left="720"/>
        <w:jc w:val="both"/>
        <w:rPr>
          <w:rFonts w:ascii="Arial" w:hAnsi="Arial" w:cs="Arial"/>
        </w:rPr>
      </w:pPr>
    </w:p>
    <w:p w:rsidRPr="00A860E4" w:rsidR="00E4563B" w:rsidP="00E4563B" w:rsidRDefault="00E4563B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Sud donosi </w:t>
      </w:r>
    </w:p>
    <w:p w:rsidRPr="00A860E4" w:rsidR="00E4563B" w:rsidP="00E4563B" w:rsidRDefault="00E4563B">
      <w:pPr>
        <w:pStyle w:val="Bezproreda"/>
        <w:ind w:left="720"/>
        <w:jc w:val="center"/>
        <w:rPr>
          <w:rFonts w:ascii="Arial" w:hAnsi="Arial" w:cs="Arial"/>
        </w:rPr>
      </w:pPr>
      <w:r w:rsidRPr="00A860E4">
        <w:rPr>
          <w:rFonts w:ascii="Arial" w:hAnsi="Arial" w:cs="Arial"/>
        </w:rPr>
        <w:t>r j e š e n j e</w:t>
      </w:r>
    </w:p>
    <w:p w:rsidRPr="00A860E4" w:rsidR="00E4563B" w:rsidP="00E4563B" w:rsidRDefault="00E4563B">
      <w:pPr>
        <w:pStyle w:val="Bezproreda"/>
        <w:ind w:left="720"/>
        <w:jc w:val="both"/>
        <w:rPr>
          <w:rFonts w:ascii="Arial" w:hAnsi="Arial" w:cs="Arial"/>
        </w:rPr>
      </w:pPr>
    </w:p>
    <w:p w:rsidR="00E4563B" w:rsidP="00E4563B" w:rsidRDefault="00E4563B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Utvrđuje se da osporavanje tražbine u iznosu od </w:t>
      </w:r>
      <w:r>
        <w:rPr>
          <w:rFonts w:ascii="Arial" w:hAnsi="Arial" w:cs="Arial"/>
        </w:rPr>
        <w:t xml:space="preserve">1.937,50 kn nije </w:t>
      </w:r>
      <w:r w:rsidRPr="00A860E4">
        <w:rPr>
          <w:rFonts w:ascii="Arial" w:hAnsi="Arial" w:cs="Arial"/>
        </w:rPr>
        <w:t>otklonjeno.</w:t>
      </w:r>
    </w:p>
    <w:p w:rsidR="00E4563B" w:rsidP="00E4563B" w:rsidRDefault="00E4563B">
      <w:pPr>
        <w:pStyle w:val="Bezproreda"/>
        <w:jc w:val="both"/>
        <w:rPr>
          <w:rFonts w:ascii="Arial" w:hAnsi="Arial" w:cs="Arial"/>
        </w:rPr>
      </w:pPr>
    </w:p>
    <w:p w:rsidR="00E4563B" w:rsidP="00E4563B" w:rsidRDefault="00E4563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Franjo Jambrošić, vl. obrta za marketing i usluge LITUS, Varaždin</w:t>
      </w:r>
    </w:p>
    <w:p w:rsidR="00E4563B" w:rsidP="00E4563B" w:rsidRDefault="00E4563B">
      <w:pPr>
        <w:pStyle w:val="Bezproreda"/>
        <w:jc w:val="both"/>
        <w:rPr>
          <w:rFonts w:ascii="Arial" w:hAnsi="Arial" w:cs="Arial"/>
        </w:rPr>
      </w:pPr>
    </w:p>
    <w:p w:rsidR="00E4563B" w:rsidP="007675CB" w:rsidRDefault="0058037C">
      <w:pPr>
        <w:pStyle w:val="Bezproreda"/>
        <w:ind w:left="709" w:firstLine="11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E4563B">
        <w:rPr>
          <w:rFonts w:ascii="Arial" w:hAnsi="Arial" w:cs="Arial"/>
        </w:rPr>
        <w:t>2.875,00 kn.</w:t>
      </w:r>
    </w:p>
    <w:p w:rsidR="00E4563B" w:rsidP="00E4563B" w:rsidRDefault="00E4563B">
      <w:pPr>
        <w:pStyle w:val="Bezproreda"/>
        <w:jc w:val="both"/>
        <w:rPr>
          <w:rFonts w:ascii="Arial" w:hAnsi="Arial" w:cs="Arial"/>
        </w:rPr>
      </w:pPr>
    </w:p>
    <w:p w:rsidR="00E4563B" w:rsidP="00E4563B" w:rsidRDefault="00E4563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Marko Horvatić, vl. obrta za prijevoz, Varaždin breg</w:t>
      </w:r>
    </w:p>
    <w:p w:rsidR="00E4563B" w:rsidP="00E4563B" w:rsidRDefault="00E4563B">
      <w:pPr>
        <w:pStyle w:val="Bezproreda"/>
        <w:jc w:val="both"/>
        <w:rPr>
          <w:rFonts w:ascii="Arial" w:hAnsi="Arial" w:cs="Arial"/>
        </w:rPr>
      </w:pPr>
    </w:p>
    <w:p w:rsidR="00E4563B" w:rsidP="007675CB" w:rsidRDefault="0058037C">
      <w:pPr>
        <w:pStyle w:val="Bezproreda"/>
        <w:ind w:left="709" w:firstLine="11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E4563B">
        <w:rPr>
          <w:rFonts w:ascii="Arial" w:hAnsi="Arial" w:cs="Arial"/>
        </w:rPr>
        <w:t>1.125,00 kn.</w:t>
      </w:r>
    </w:p>
    <w:p w:rsidR="00E4563B" w:rsidP="00E4563B" w:rsidRDefault="00E4563B">
      <w:pPr>
        <w:pStyle w:val="Bezproreda"/>
        <w:jc w:val="both"/>
        <w:rPr>
          <w:rFonts w:ascii="Arial" w:hAnsi="Arial" w:cs="Arial"/>
        </w:rPr>
      </w:pPr>
    </w:p>
    <w:p w:rsidR="00E4563B" w:rsidP="00E4563B" w:rsidRDefault="00E4563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OOO WOODSTARKINVEST</w:t>
      </w:r>
    </w:p>
    <w:p w:rsidR="00E4563B" w:rsidP="00E4563B" w:rsidRDefault="00E4563B">
      <w:pPr>
        <w:pStyle w:val="Bezproreda"/>
        <w:jc w:val="both"/>
        <w:rPr>
          <w:rFonts w:ascii="Arial" w:hAnsi="Arial" w:cs="Arial"/>
        </w:rPr>
      </w:pPr>
    </w:p>
    <w:p w:rsidR="00C97A8F" w:rsidP="007675CB" w:rsidRDefault="00C97A8F">
      <w:pPr>
        <w:pStyle w:val="Bezproreda"/>
        <w:ind w:left="709" w:firstLine="11"/>
        <w:jc w:val="both"/>
        <w:rPr>
          <w:rFonts w:ascii="Arial" w:hAnsi="Arial" w:cs="Arial"/>
        </w:rPr>
      </w:pPr>
      <w:r w:rsidRPr="00C97A8F">
        <w:rPr>
          <w:rFonts w:ascii="Arial" w:hAnsi="Arial" w:cs="Arial"/>
        </w:rPr>
        <w:t>Konstatira se da nedostaju u prijedlogu za otvaranje predstečajnog postupka podaci o ovom subjektu, te se punomoćnica dužnika obvezuje iste dostaviti u roku od 8 dana.</w:t>
      </w:r>
    </w:p>
    <w:p w:rsidR="00C97A8F" w:rsidP="007675CB" w:rsidRDefault="00C97A8F">
      <w:pPr>
        <w:pStyle w:val="Bezproreda"/>
        <w:ind w:left="709" w:firstLine="11"/>
        <w:jc w:val="both"/>
        <w:rPr>
          <w:rFonts w:ascii="Arial" w:hAnsi="Arial" w:cs="Arial"/>
        </w:rPr>
      </w:pPr>
    </w:p>
    <w:p w:rsidR="00E4563B" w:rsidP="007675CB" w:rsidRDefault="0058037C">
      <w:pPr>
        <w:pStyle w:val="Bezproreda"/>
        <w:ind w:left="709" w:firstLine="11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E4563B">
        <w:rPr>
          <w:rFonts w:ascii="Arial" w:hAnsi="Arial" w:cs="Arial"/>
        </w:rPr>
        <w:t>108.697,90 kn.</w:t>
      </w:r>
    </w:p>
    <w:p w:rsidR="00E4563B" w:rsidP="00E4563B" w:rsidRDefault="00E4563B">
      <w:pPr>
        <w:pStyle w:val="Bezproreda"/>
        <w:jc w:val="both"/>
        <w:rPr>
          <w:rFonts w:ascii="Arial" w:hAnsi="Arial" w:cs="Arial"/>
        </w:rPr>
      </w:pPr>
    </w:p>
    <w:p w:rsidR="00E4563B" w:rsidP="00E4563B" w:rsidRDefault="00E4563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Antonio Panić, vl. Obiteljskog poljoprivrednog gospodarstva, Koprivnica</w:t>
      </w:r>
    </w:p>
    <w:p w:rsidR="00E4563B" w:rsidP="00E4563B" w:rsidRDefault="00E4563B">
      <w:pPr>
        <w:pStyle w:val="Bezproreda"/>
        <w:ind w:left="720"/>
        <w:jc w:val="both"/>
        <w:rPr>
          <w:rFonts w:ascii="Arial" w:hAnsi="Arial" w:cs="Arial"/>
        </w:rPr>
      </w:pPr>
    </w:p>
    <w:p w:rsidR="00E4563B" w:rsidP="007675CB" w:rsidRDefault="0058037C">
      <w:pPr>
        <w:pStyle w:val="Bezproreda"/>
        <w:ind w:left="709" w:firstLine="11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E4563B">
        <w:rPr>
          <w:rFonts w:ascii="Arial" w:hAnsi="Arial" w:cs="Arial"/>
        </w:rPr>
        <w:t>3.435,20 kn.</w:t>
      </w:r>
    </w:p>
    <w:p w:rsidR="00E4563B" w:rsidP="00E4563B" w:rsidRDefault="00E4563B">
      <w:pPr>
        <w:pStyle w:val="Bezproreda"/>
        <w:jc w:val="both"/>
        <w:rPr>
          <w:rFonts w:ascii="Arial" w:hAnsi="Arial" w:cs="Arial"/>
        </w:rPr>
      </w:pPr>
    </w:p>
    <w:p w:rsidR="00E4563B" w:rsidP="00E4563B" w:rsidRDefault="00E4563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Franjo Bavić, vl. Obiteljskog poljoprivrednog gospodarstva, Križevci</w:t>
      </w:r>
    </w:p>
    <w:p w:rsidR="00E4563B" w:rsidP="00E4563B" w:rsidRDefault="00E4563B">
      <w:pPr>
        <w:pStyle w:val="Bezproreda"/>
        <w:jc w:val="both"/>
        <w:rPr>
          <w:rFonts w:ascii="Arial" w:hAnsi="Arial" w:cs="Arial"/>
        </w:rPr>
      </w:pPr>
    </w:p>
    <w:p w:rsidR="00E4563B" w:rsidP="007675CB" w:rsidRDefault="0058037C">
      <w:pPr>
        <w:pStyle w:val="Bezproreda"/>
        <w:ind w:left="709" w:firstLine="11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E4563B">
        <w:rPr>
          <w:rFonts w:ascii="Arial" w:hAnsi="Arial" w:cs="Arial"/>
        </w:rPr>
        <w:t>15.675,00 kn.</w:t>
      </w:r>
    </w:p>
    <w:p w:rsidR="00E4563B" w:rsidP="00E4563B" w:rsidRDefault="00E4563B">
      <w:pPr>
        <w:pStyle w:val="Bezproreda"/>
        <w:jc w:val="both"/>
        <w:rPr>
          <w:rFonts w:ascii="Arial" w:hAnsi="Arial" w:cs="Arial"/>
        </w:rPr>
      </w:pPr>
    </w:p>
    <w:p w:rsidR="00E4563B" w:rsidP="00E4563B" w:rsidRDefault="00E4563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Ivan Gašparić, vl. Obiteljskog poljoprivrednog gospodarstva, Brezje </w:t>
      </w:r>
    </w:p>
    <w:p w:rsidR="00E4563B" w:rsidP="00E4563B" w:rsidRDefault="00E4563B">
      <w:pPr>
        <w:pStyle w:val="Bezproreda"/>
        <w:jc w:val="both"/>
        <w:rPr>
          <w:rFonts w:ascii="Arial" w:hAnsi="Arial" w:cs="Arial"/>
        </w:rPr>
      </w:pPr>
    </w:p>
    <w:p w:rsidR="00E4563B" w:rsidP="007675CB" w:rsidRDefault="0058037C">
      <w:pPr>
        <w:pStyle w:val="Bezproreda"/>
        <w:ind w:left="709" w:firstLine="11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E4563B">
        <w:rPr>
          <w:rFonts w:ascii="Arial" w:hAnsi="Arial" w:cs="Arial"/>
        </w:rPr>
        <w:t>7.600,00 kn.</w:t>
      </w:r>
    </w:p>
    <w:p w:rsidR="00E4563B" w:rsidP="00E4563B" w:rsidRDefault="00E4563B">
      <w:pPr>
        <w:pStyle w:val="Bezproreda"/>
        <w:jc w:val="both"/>
        <w:rPr>
          <w:rFonts w:ascii="Arial" w:hAnsi="Arial" w:cs="Arial"/>
        </w:rPr>
      </w:pPr>
    </w:p>
    <w:p w:rsidR="00E4563B" w:rsidP="00E4563B" w:rsidRDefault="00E4563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Matej Belec, vl. Obiteljskog poljoprivrednog gospodarstva, Prugovac</w:t>
      </w:r>
    </w:p>
    <w:p w:rsidR="00E4563B" w:rsidP="00E4563B" w:rsidRDefault="00E4563B">
      <w:pPr>
        <w:pStyle w:val="Bezproreda"/>
        <w:jc w:val="both"/>
        <w:rPr>
          <w:rFonts w:ascii="Arial" w:hAnsi="Arial" w:cs="Arial"/>
        </w:rPr>
      </w:pPr>
    </w:p>
    <w:p w:rsidR="00E4563B" w:rsidP="007675CB" w:rsidRDefault="0058037C">
      <w:pPr>
        <w:pStyle w:val="Bezproreda"/>
        <w:ind w:left="709" w:firstLine="11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E4563B">
        <w:rPr>
          <w:rFonts w:ascii="Arial" w:hAnsi="Arial" w:cs="Arial"/>
        </w:rPr>
        <w:t>3.616,00 kn.</w:t>
      </w:r>
    </w:p>
    <w:p w:rsidR="00E4563B" w:rsidP="00E4563B" w:rsidRDefault="00E4563B">
      <w:pPr>
        <w:pStyle w:val="Bezproreda"/>
        <w:jc w:val="both"/>
        <w:rPr>
          <w:rFonts w:ascii="Arial" w:hAnsi="Arial" w:cs="Arial"/>
        </w:rPr>
      </w:pPr>
    </w:p>
    <w:p w:rsidR="00E4563B" w:rsidP="00E4563B" w:rsidRDefault="00E4563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Željko Crlenjak, vl. obiteljskog poljoprivrednog gospodarstva, Cirkvena</w:t>
      </w:r>
    </w:p>
    <w:p w:rsidR="00E4563B" w:rsidP="00E4563B" w:rsidRDefault="00E4563B">
      <w:pPr>
        <w:pStyle w:val="Bezproreda"/>
        <w:jc w:val="both"/>
        <w:rPr>
          <w:rFonts w:ascii="Arial" w:hAnsi="Arial" w:cs="Arial"/>
        </w:rPr>
      </w:pPr>
    </w:p>
    <w:p w:rsidR="00E4563B" w:rsidP="007675CB" w:rsidRDefault="0058037C">
      <w:pPr>
        <w:pStyle w:val="Bezproreda"/>
        <w:ind w:left="709" w:firstLine="11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E4563B">
        <w:rPr>
          <w:rFonts w:ascii="Arial" w:hAnsi="Arial" w:cs="Arial"/>
        </w:rPr>
        <w:t>21.231,07 kn.</w:t>
      </w:r>
    </w:p>
    <w:p w:rsidR="00E4563B" w:rsidP="00E4563B" w:rsidRDefault="00E4563B">
      <w:pPr>
        <w:pStyle w:val="Bezproreda"/>
        <w:jc w:val="both"/>
        <w:rPr>
          <w:rFonts w:ascii="Arial" w:hAnsi="Arial" w:cs="Arial"/>
        </w:rPr>
      </w:pPr>
    </w:p>
    <w:p w:rsidR="00E4563B" w:rsidP="00E4563B" w:rsidRDefault="00E4563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OTP banka d.d., Split </w:t>
      </w:r>
    </w:p>
    <w:p w:rsidR="00E4563B" w:rsidP="00E4563B" w:rsidRDefault="00E4563B">
      <w:pPr>
        <w:pStyle w:val="Bezproreda"/>
        <w:jc w:val="both"/>
        <w:rPr>
          <w:rFonts w:ascii="Arial" w:hAnsi="Arial" w:cs="Arial"/>
        </w:rPr>
      </w:pPr>
    </w:p>
    <w:p w:rsidR="00E4563B" w:rsidP="00E4563B" w:rsidRDefault="00E4563B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Dužnik i </w:t>
      </w:r>
      <w:r w:rsidRPr="00CA2016" w:rsidR="00CA2016">
        <w:rPr>
          <w:rFonts w:ascii="Arial" w:hAnsi="Arial" w:cs="Arial"/>
        </w:rPr>
        <w:t xml:space="preserve">povjerenica </w:t>
      </w:r>
      <w:r w:rsidRPr="00A860E4">
        <w:rPr>
          <w:rFonts w:ascii="Arial" w:hAnsi="Arial" w:cs="Arial"/>
        </w:rPr>
        <w:t xml:space="preserve">osporavaju prijavljenu tražbinu u cijelosti </w:t>
      </w:r>
      <w:r w:rsidR="005D5112">
        <w:rPr>
          <w:rFonts w:ascii="Arial" w:hAnsi="Arial" w:cs="Arial"/>
        </w:rPr>
        <w:t>tražbina u međuvremenu podmirena od strane založnog dužnika Borke Kličan Štih čija je tražbina prijavljena i priznata</w:t>
      </w:r>
      <w:r>
        <w:rPr>
          <w:rFonts w:ascii="Arial" w:hAnsi="Arial" w:cs="Arial"/>
        </w:rPr>
        <w:t xml:space="preserve"> pod rednim brojem </w:t>
      </w:r>
      <w:r w:rsidR="005D5112">
        <w:rPr>
          <w:rFonts w:ascii="Arial" w:hAnsi="Arial" w:cs="Arial"/>
        </w:rPr>
        <w:t>29</w:t>
      </w:r>
      <w:r>
        <w:rPr>
          <w:rFonts w:ascii="Arial" w:hAnsi="Arial" w:cs="Arial"/>
        </w:rPr>
        <w:t xml:space="preserve">.                </w:t>
      </w:r>
    </w:p>
    <w:p w:rsidRPr="00A860E4" w:rsidR="00E4563B" w:rsidP="00E4563B" w:rsidRDefault="00E4563B">
      <w:pPr>
        <w:pStyle w:val="Bezproreda"/>
        <w:ind w:left="720"/>
        <w:jc w:val="both"/>
        <w:rPr>
          <w:rFonts w:ascii="Arial" w:hAnsi="Arial" w:cs="Arial"/>
        </w:rPr>
      </w:pPr>
    </w:p>
    <w:p w:rsidRPr="00A860E4" w:rsidR="00E4563B" w:rsidP="00E4563B" w:rsidRDefault="00E4563B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Sud donosi </w:t>
      </w:r>
    </w:p>
    <w:p w:rsidRPr="00A860E4" w:rsidR="00E4563B" w:rsidP="00E4563B" w:rsidRDefault="00E4563B">
      <w:pPr>
        <w:pStyle w:val="Bezproreda"/>
        <w:ind w:left="720"/>
        <w:jc w:val="center"/>
        <w:rPr>
          <w:rFonts w:ascii="Arial" w:hAnsi="Arial" w:cs="Arial"/>
        </w:rPr>
      </w:pPr>
      <w:r w:rsidRPr="00A860E4">
        <w:rPr>
          <w:rFonts w:ascii="Arial" w:hAnsi="Arial" w:cs="Arial"/>
        </w:rPr>
        <w:t>r j e š e n j e</w:t>
      </w:r>
    </w:p>
    <w:p w:rsidRPr="00A860E4" w:rsidR="00E4563B" w:rsidP="00E4563B" w:rsidRDefault="00E4563B">
      <w:pPr>
        <w:pStyle w:val="Bezproreda"/>
        <w:ind w:left="720"/>
        <w:jc w:val="both"/>
        <w:rPr>
          <w:rFonts w:ascii="Arial" w:hAnsi="Arial" w:cs="Arial"/>
        </w:rPr>
      </w:pPr>
    </w:p>
    <w:p w:rsidR="00E4563B" w:rsidP="00E4563B" w:rsidRDefault="00E4563B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lastRenderedPageBreak/>
        <w:t xml:space="preserve">Utvrđuje se da osporavanje tražbine u iznosu od </w:t>
      </w:r>
      <w:r>
        <w:rPr>
          <w:rFonts w:ascii="Arial" w:hAnsi="Arial" w:cs="Arial"/>
        </w:rPr>
        <w:t xml:space="preserve">551.363,03 kn nije </w:t>
      </w:r>
      <w:r w:rsidRPr="00A860E4">
        <w:rPr>
          <w:rFonts w:ascii="Arial" w:hAnsi="Arial" w:cs="Arial"/>
        </w:rPr>
        <w:t>otklonjeno.</w:t>
      </w:r>
    </w:p>
    <w:p w:rsidR="00E4563B" w:rsidP="00E4563B" w:rsidRDefault="00E4563B">
      <w:pPr>
        <w:pStyle w:val="Bezproreda"/>
        <w:jc w:val="both"/>
        <w:rPr>
          <w:rFonts w:ascii="Arial" w:hAnsi="Arial" w:cs="Arial"/>
        </w:rPr>
      </w:pPr>
    </w:p>
    <w:p w:rsidR="00E4563B" w:rsidP="00E4563B" w:rsidRDefault="00E4563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PARKOVI d.d., Varaždin</w:t>
      </w:r>
    </w:p>
    <w:p w:rsidR="00E4563B" w:rsidP="00E4563B" w:rsidRDefault="00E4563B">
      <w:pPr>
        <w:pStyle w:val="Bezproreda"/>
        <w:jc w:val="both"/>
        <w:rPr>
          <w:rFonts w:ascii="Arial" w:hAnsi="Arial" w:cs="Arial"/>
        </w:rPr>
      </w:pPr>
    </w:p>
    <w:p w:rsidR="00E4563B" w:rsidP="00E4563B" w:rsidRDefault="00E4563B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Dužnik i </w:t>
      </w:r>
      <w:r w:rsidRPr="00CA2016" w:rsidR="00CA2016">
        <w:rPr>
          <w:rFonts w:ascii="Arial" w:hAnsi="Arial" w:cs="Arial"/>
        </w:rPr>
        <w:t xml:space="preserve">povjerenica </w:t>
      </w:r>
      <w:r w:rsidRPr="00A860E4">
        <w:rPr>
          <w:rFonts w:ascii="Arial" w:hAnsi="Arial" w:cs="Arial"/>
        </w:rPr>
        <w:t xml:space="preserve">osporavaju prijavljenu tražbinu u cijelosti </w:t>
      </w:r>
      <w:r>
        <w:rPr>
          <w:rFonts w:ascii="Arial" w:hAnsi="Arial" w:cs="Arial"/>
        </w:rPr>
        <w:t xml:space="preserve">jer je tražbina </w:t>
      </w:r>
      <w:r w:rsidR="00E85286">
        <w:rPr>
          <w:rFonts w:ascii="Arial" w:hAnsi="Arial" w:cs="Arial"/>
        </w:rPr>
        <w:t xml:space="preserve">omaškom knjigovodstva ostala navedena u poslovnim knjigama.                          </w:t>
      </w:r>
    </w:p>
    <w:p w:rsidRPr="00A860E4" w:rsidR="00E4563B" w:rsidP="00E4563B" w:rsidRDefault="00E4563B">
      <w:pPr>
        <w:pStyle w:val="Bezproreda"/>
        <w:ind w:left="720"/>
        <w:jc w:val="both"/>
        <w:rPr>
          <w:rFonts w:ascii="Arial" w:hAnsi="Arial" w:cs="Arial"/>
        </w:rPr>
      </w:pPr>
    </w:p>
    <w:p w:rsidRPr="00A860E4" w:rsidR="00E4563B" w:rsidP="00E4563B" w:rsidRDefault="00E4563B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Sud donosi </w:t>
      </w:r>
    </w:p>
    <w:p w:rsidRPr="00A860E4" w:rsidR="00E4563B" w:rsidP="00E4563B" w:rsidRDefault="00E4563B">
      <w:pPr>
        <w:pStyle w:val="Bezproreda"/>
        <w:ind w:left="720"/>
        <w:jc w:val="center"/>
        <w:rPr>
          <w:rFonts w:ascii="Arial" w:hAnsi="Arial" w:cs="Arial"/>
        </w:rPr>
      </w:pPr>
      <w:r w:rsidRPr="00A860E4">
        <w:rPr>
          <w:rFonts w:ascii="Arial" w:hAnsi="Arial" w:cs="Arial"/>
        </w:rPr>
        <w:t>r j e š e n j e</w:t>
      </w:r>
    </w:p>
    <w:p w:rsidRPr="00A860E4" w:rsidR="00E4563B" w:rsidP="00E4563B" w:rsidRDefault="00E4563B">
      <w:pPr>
        <w:pStyle w:val="Bezproreda"/>
        <w:ind w:left="720"/>
        <w:jc w:val="both"/>
        <w:rPr>
          <w:rFonts w:ascii="Arial" w:hAnsi="Arial" w:cs="Arial"/>
        </w:rPr>
      </w:pPr>
    </w:p>
    <w:p w:rsidR="00E4563B" w:rsidP="00E4563B" w:rsidRDefault="00E4563B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Utvrđuje se da osporavanje tražbine u iznosu od </w:t>
      </w:r>
      <w:r w:rsidR="00E85286">
        <w:rPr>
          <w:rFonts w:ascii="Arial" w:hAnsi="Arial" w:cs="Arial"/>
        </w:rPr>
        <w:t>250,00 kn ni</w:t>
      </w:r>
      <w:r>
        <w:rPr>
          <w:rFonts w:ascii="Arial" w:hAnsi="Arial" w:cs="Arial"/>
        </w:rPr>
        <w:t xml:space="preserve">je </w:t>
      </w:r>
      <w:r w:rsidRPr="00A860E4">
        <w:rPr>
          <w:rFonts w:ascii="Arial" w:hAnsi="Arial" w:cs="Arial"/>
        </w:rPr>
        <w:t>otklonjeno.</w:t>
      </w:r>
    </w:p>
    <w:p w:rsidR="00E85286" w:rsidP="00E85286" w:rsidRDefault="00E85286">
      <w:pPr>
        <w:pStyle w:val="Bezproreda"/>
        <w:jc w:val="both"/>
        <w:rPr>
          <w:rFonts w:ascii="Arial" w:hAnsi="Arial" w:cs="Arial"/>
        </w:rPr>
      </w:pPr>
    </w:p>
    <w:p w:rsidR="00E85286" w:rsidP="00E85286" w:rsidRDefault="00E85286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Pečenjarnica RIS j.d.o.o., Nedeljanec</w:t>
      </w:r>
    </w:p>
    <w:p w:rsidR="00E85286" w:rsidP="00E85286" w:rsidRDefault="00E85286">
      <w:pPr>
        <w:pStyle w:val="Bezproreda"/>
        <w:jc w:val="both"/>
        <w:rPr>
          <w:rFonts w:ascii="Arial" w:hAnsi="Arial" w:cs="Arial"/>
        </w:rPr>
      </w:pPr>
    </w:p>
    <w:p w:rsidR="00E85286" w:rsidP="007675CB" w:rsidRDefault="0058037C">
      <w:pPr>
        <w:pStyle w:val="Bezproreda"/>
        <w:ind w:left="709" w:firstLine="11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>Tražbina se smatra utvrđenom u iznosu od</w:t>
      </w:r>
      <w:r w:rsidRPr="00284711" w:rsidR="00284711">
        <w:rPr>
          <w:rFonts w:ascii="Arial" w:hAnsi="Arial" w:cs="Arial"/>
        </w:rPr>
        <w:t xml:space="preserve"> </w:t>
      </w:r>
      <w:r w:rsidR="00E85286">
        <w:rPr>
          <w:rFonts w:ascii="Arial" w:hAnsi="Arial" w:cs="Arial"/>
        </w:rPr>
        <w:t>41.382,91 kn.</w:t>
      </w:r>
    </w:p>
    <w:p w:rsidR="00E85286" w:rsidP="00E85286" w:rsidRDefault="00E85286">
      <w:pPr>
        <w:pStyle w:val="Bezproreda"/>
        <w:jc w:val="both"/>
        <w:rPr>
          <w:rFonts w:ascii="Arial" w:hAnsi="Arial" w:cs="Arial"/>
        </w:rPr>
      </w:pPr>
    </w:p>
    <w:p w:rsidR="00E85286" w:rsidP="00E85286" w:rsidRDefault="00E85286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PHUT ZAREMBA</w:t>
      </w:r>
    </w:p>
    <w:p w:rsidR="005D5112" w:rsidP="005D5112" w:rsidRDefault="005D5112">
      <w:pPr>
        <w:pStyle w:val="Bezproreda"/>
        <w:ind w:left="720"/>
        <w:jc w:val="both"/>
        <w:rPr>
          <w:rFonts w:ascii="Arial" w:hAnsi="Arial" w:cs="Arial"/>
        </w:rPr>
      </w:pPr>
    </w:p>
    <w:p w:rsidR="00E85286" w:rsidP="00E85286" w:rsidRDefault="005D5112">
      <w:pPr>
        <w:pStyle w:val="Bezproreda"/>
        <w:ind w:left="720"/>
        <w:jc w:val="both"/>
        <w:rPr>
          <w:rFonts w:ascii="Arial" w:hAnsi="Arial" w:cs="Arial"/>
        </w:rPr>
      </w:pPr>
      <w:r w:rsidRPr="005D5112">
        <w:rPr>
          <w:rFonts w:ascii="Arial" w:hAnsi="Arial" w:cs="Arial"/>
        </w:rPr>
        <w:t>Konstatira se da nedostaju u prijedlogu za otvaranje predstečajnog postupka podaci o ovom subjektu, te se punomoćnica dužnika obvezuje iste dostaviti u roku od 8 dana.</w:t>
      </w:r>
    </w:p>
    <w:p w:rsidR="005D5112" w:rsidP="00E85286" w:rsidRDefault="005D5112">
      <w:pPr>
        <w:pStyle w:val="Bezproreda"/>
        <w:ind w:left="720"/>
        <w:jc w:val="both"/>
        <w:rPr>
          <w:rFonts w:ascii="Arial" w:hAnsi="Arial" w:cs="Arial"/>
        </w:rPr>
      </w:pPr>
    </w:p>
    <w:p w:rsidR="00E85286" w:rsidP="007675CB" w:rsidRDefault="0058037C">
      <w:pPr>
        <w:pStyle w:val="Bezproreda"/>
        <w:ind w:left="709" w:firstLine="11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>Tražbina se smatra utvrđenom u iznosu od</w:t>
      </w:r>
      <w:r w:rsidRPr="00284711" w:rsidR="00284711">
        <w:rPr>
          <w:rFonts w:ascii="Arial" w:hAnsi="Arial" w:cs="Arial"/>
        </w:rPr>
        <w:t xml:space="preserve"> </w:t>
      </w:r>
      <w:r w:rsidR="00E85286">
        <w:rPr>
          <w:rFonts w:ascii="Arial" w:hAnsi="Arial" w:cs="Arial"/>
        </w:rPr>
        <w:t>22.562,50 kn.</w:t>
      </w:r>
    </w:p>
    <w:p w:rsidR="00E85286" w:rsidP="00E85286" w:rsidRDefault="00E85286">
      <w:pPr>
        <w:pStyle w:val="Bezproreda"/>
        <w:jc w:val="both"/>
        <w:rPr>
          <w:rFonts w:ascii="Arial" w:hAnsi="Arial" w:cs="Arial"/>
        </w:rPr>
      </w:pPr>
    </w:p>
    <w:p w:rsidR="00E85286" w:rsidP="00E85286" w:rsidRDefault="00E85286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MARIO VINCEK, vl. Pilanskog obrta, Završje Podbelsko </w:t>
      </w:r>
    </w:p>
    <w:p w:rsidR="00E85286" w:rsidP="00E85286" w:rsidRDefault="00E85286">
      <w:pPr>
        <w:pStyle w:val="Bezproreda"/>
        <w:jc w:val="both"/>
        <w:rPr>
          <w:rFonts w:ascii="Arial" w:hAnsi="Arial" w:cs="Arial"/>
        </w:rPr>
      </w:pPr>
    </w:p>
    <w:p w:rsidR="00E85286" w:rsidP="00E85286" w:rsidRDefault="00E85286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Dužnik i </w:t>
      </w:r>
      <w:r w:rsidRPr="00CA2016" w:rsidR="00CA2016">
        <w:rPr>
          <w:rFonts w:ascii="Arial" w:hAnsi="Arial" w:cs="Arial"/>
        </w:rPr>
        <w:t xml:space="preserve">povjerenica </w:t>
      </w:r>
      <w:r w:rsidRPr="00A860E4">
        <w:rPr>
          <w:rFonts w:ascii="Arial" w:hAnsi="Arial" w:cs="Arial"/>
        </w:rPr>
        <w:t xml:space="preserve">osporavaju prijavljenu tražbinu u cijelosti </w:t>
      </w:r>
      <w:r>
        <w:rPr>
          <w:rFonts w:ascii="Arial" w:hAnsi="Arial" w:cs="Arial"/>
        </w:rPr>
        <w:t>jer je tražbina omaškom knjigovodstva ostal</w:t>
      </w:r>
      <w:r w:rsidR="005D5112">
        <w:rPr>
          <w:rFonts w:ascii="Arial" w:hAnsi="Arial" w:cs="Arial"/>
        </w:rPr>
        <w:t>a navedena u poslovnim knjigama, ovršna isprava ne postoji.</w:t>
      </w:r>
      <w:r>
        <w:rPr>
          <w:rFonts w:ascii="Arial" w:hAnsi="Arial" w:cs="Arial"/>
        </w:rPr>
        <w:t xml:space="preserve">                          </w:t>
      </w:r>
    </w:p>
    <w:p w:rsidRPr="00A860E4" w:rsidR="00E85286" w:rsidP="00E85286" w:rsidRDefault="00E85286">
      <w:pPr>
        <w:pStyle w:val="Bezproreda"/>
        <w:ind w:left="720"/>
        <w:jc w:val="both"/>
        <w:rPr>
          <w:rFonts w:ascii="Arial" w:hAnsi="Arial" w:cs="Arial"/>
        </w:rPr>
      </w:pPr>
    </w:p>
    <w:p w:rsidRPr="00A860E4" w:rsidR="00E85286" w:rsidP="00E85286" w:rsidRDefault="00E85286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Sud donosi </w:t>
      </w:r>
    </w:p>
    <w:p w:rsidRPr="00A860E4" w:rsidR="00E85286" w:rsidP="00E85286" w:rsidRDefault="00E85286">
      <w:pPr>
        <w:pStyle w:val="Bezproreda"/>
        <w:ind w:left="720"/>
        <w:jc w:val="center"/>
        <w:rPr>
          <w:rFonts w:ascii="Arial" w:hAnsi="Arial" w:cs="Arial"/>
        </w:rPr>
      </w:pPr>
      <w:r w:rsidRPr="00A860E4">
        <w:rPr>
          <w:rFonts w:ascii="Arial" w:hAnsi="Arial" w:cs="Arial"/>
        </w:rPr>
        <w:t>r j e š e n j e</w:t>
      </w:r>
    </w:p>
    <w:p w:rsidRPr="00A860E4" w:rsidR="00E85286" w:rsidP="00E85286" w:rsidRDefault="00E85286">
      <w:pPr>
        <w:pStyle w:val="Bezproreda"/>
        <w:ind w:left="720"/>
        <w:jc w:val="both"/>
        <w:rPr>
          <w:rFonts w:ascii="Arial" w:hAnsi="Arial" w:cs="Arial"/>
        </w:rPr>
      </w:pPr>
    </w:p>
    <w:p w:rsidR="00E85286" w:rsidP="00E85286" w:rsidRDefault="00E85286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Utvrđuje se da osporavanje tražbine u iznosu od </w:t>
      </w:r>
      <w:r>
        <w:rPr>
          <w:rFonts w:ascii="Arial" w:hAnsi="Arial" w:cs="Arial"/>
        </w:rPr>
        <w:t xml:space="preserve">3.250,00 kn nije </w:t>
      </w:r>
      <w:r w:rsidRPr="00A860E4">
        <w:rPr>
          <w:rFonts w:ascii="Arial" w:hAnsi="Arial" w:cs="Arial"/>
        </w:rPr>
        <w:t>otklonjeno.</w:t>
      </w:r>
    </w:p>
    <w:p w:rsidR="00E85286" w:rsidP="00E85286" w:rsidRDefault="00E85286">
      <w:pPr>
        <w:pStyle w:val="Bezproreda"/>
        <w:jc w:val="both"/>
        <w:rPr>
          <w:rFonts w:ascii="Arial" w:hAnsi="Arial" w:cs="Arial"/>
        </w:rPr>
      </w:pPr>
    </w:p>
    <w:p w:rsidR="00E85286" w:rsidP="00E85286" w:rsidRDefault="00E85286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PLODINE d.d., Rijeka </w:t>
      </w:r>
    </w:p>
    <w:p w:rsidR="00E85286" w:rsidP="00E85286" w:rsidRDefault="00E85286">
      <w:pPr>
        <w:pStyle w:val="Bezproreda"/>
        <w:jc w:val="both"/>
        <w:rPr>
          <w:rFonts w:ascii="Arial" w:hAnsi="Arial" w:cs="Arial"/>
        </w:rPr>
      </w:pPr>
    </w:p>
    <w:p w:rsidR="00E85286" w:rsidP="00E85286" w:rsidRDefault="00E85286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Dužnik i </w:t>
      </w:r>
      <w:r w:rsidRPr="00CA2016" w:rsidR="00CA2016">
        <w:rPr>
          <w:rFonts w:ascii="Arial" w:hAnsi="Arial" w:cs="Arial"/>
        </w:rPr>
        <w:t xml:space="preserve">povjerenica </w:t>
      </w:r>
      <w:r w:rsidRPr="00A860E4">
        <w:rPr>
          <w:rFonts w:ascii="Arial" w:hAnsi="Arial" w:cs="Arial"/>
        </w:rPr>
        <w:t xml:space="preserve">osporavaju prijavljenu tražbinu u cijelosti </w:t>
      </w:r>
      <w:r>
        <w:rPr>
          <w:rFonts w:ascii="Arial" w:hAnsi="Arial" w:cs="Arial"/>
        </w:rPr>
        <w:t>jer je tražbina omaškom knjigovodstva ostal</w:t>
      </w:r>
      <w:r w:rsidR="005D5112">
        <w:rPr>
          <w:rFonts w:ascii="Arial" w:hAnsi="Arial" w:cs="Arial"/>
        </w:rPr>
        <w:t>a navedena u poslovnim knjigama, ovršna isprava ne postoji.</w:t>
      </w:r>
      <w:r>
        <w:rPr>
          <w:rFonts w:ascii="Arial" w:hAnsi="Arial" w:cs="Arial"/>
        </w:rPr>
        <w:t xml:space="preserve">                          </w:t>
      </w:r>
    </w:p>
    <w:p w:rsidRPr="00A860E4" w:rsidR="00E85286" w:rsidP="00E85286" w:rsidRDefault="00E85286">
      <w:pPr>
        <w:pStyle w:val="Bezproreda"/>
        <w:ind w:left="720"/>
        <w:jc w:val="both"/>
        <w:rPr>
          <w:rFonts w:ascii="Arial" w:hAnsi="Arial" w:cs="Arial"/>
        </w:rPr>
      </w:pPr>
    </w:p>
    <w:p w:rsidRPr="00A860E4" w:rsidR="00E85286" w:rsidP="00E85286" w:rsidRDefault="00E85286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t xml:space="preserve">Sud donosi </w:t>
      </w:r>
    </w:p>
    <w:p w:rsidRPr="00A860E4" w:rsidR="00E85286" w:rsidP="00E85286" w:rsidRDefault="00E85286">
      <w:pPr>
        <w:pStyle w:val="Bezproreda"/>
        <w:ind w:left="720"/>
        <w:jc w:val="center"/>
        <w:rPr>
          <w:rFonts w:ascii="Arial" w:hAnsi="Arial" w:cs="Arial"/>
        </w:rPr>
      </w:pPr>
      <w:r w:rsidRPr="00A860E4">
        <w:rPr>
          <w:rFonts w:ascii="Arial" w:hAnsi="Arial" w:cs="Arial"/>
        </w:rPr>
        <w:t>r j e š e n j e</w:t>
      </w:r>
    </w:p>
    <w:p w:rsidRPr="00A860E4" w:rsidR="00E85286" w:rsidP="00E85286" w:rsidRDefault="00E85286">
      <w:pPr>
        <w:pStyle w:val="Bezproreda"/>
        <w:ind w:left="720"/>
        <w:jc w:val="both"/>
        <w:rPr>
          <w:rFonts w:ascii="Arial" w:hAnsi="Arial" w:cs="Arial"/>
        </w:rPr>
      </w:pPr>
    </w:p>
    <w:p w:rsidR="00E85286" w:rsidP="00E85286" w:rsidRDefault="00E85286">
      <w:pPr>
        <w:pStyle w:val="Bezproreda"/>
        <w:ind w:left="720"/>
        <w:jc w:val="both"/>
        <w:rPr>
          <w:rFonts w:ascii="Arial" w:hAnsi="Arial" w:cs="Arial"/>
        </w:rPr>
      </w:pPr>
      <w:r w:rsidRPr="00A860E4">
        <w:rPr>
          <w:rFonts w:ascii="Arial" w:hAnsi="Arial" w:cs="Arial"/>
        </w:rPr>
        <w:lastRenderedPageBreak/>
        <w:t xml:space="preserve">Utvrđuje se da osporavanje tražbine u iznosu od </w:t>
      </w:r>
      <w:r>
        <w:rPr>
          <w:rFonts w:ascii="Arial" w:hAnsi="Arial" w:cs="Arial"/>
        </w:rPr>
        <w:t xml:space="preserve">120,95 kn nije </w:t>
      </w:r>
      <w:r w:rsidRPr="00A860E4">
        <w:rPr>
          <w:rFonts w:ascii="Arial" w:hAnsi="Arial" w:cs="Arial"/>
        </w:rPr>
        <w:t>otklonjeno.</w:t>
      </w:r>
    </w:p>
    <w:p w:rsidR="00E85286" w:rsidP="00E85286" w:rsidRDefault="00E85286">
      <w:pPr>
        <w:pStyle w:val="Bezproreda"/>
        <w:jc w:val="both"/>
        <w:rPr>
          <w:rFonts w:ascii="Arial" w:hAnsi="Arial" w:cs="Arial"/>
        </w:rPr>
      </w:pPr>
    </w:p>
    <w:p w:rsidR="00E85286" w:rsidP="00E85286" w:rsidRDefault="00E85286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POLJOCENTAR d.o.o., Križevci</w:t>
      </w:r>
    </w:p>
    <w:p w:rsidR="00E85286" w:rsidP="00E85286" w:rsidRDefault="00E85286">
      <w:pPr>
        <w:pStyle w:val="Bezproreda"/>
        <w:jc w:val="both"/>
        <w:rPr>
          <w:rFonts w:ascii="Arial" w:hAnsi="Arial" w:cs="Arial"/>
        </w:rPr>
      </w:pPr>
    </w:p>
    <w:p w:rsidR="00E85286" w:rsidP="007F246D" w:rsidRDefault="0058037C">
      <w:pPr>
        <w:pStyle w:val="Bezproreda"/>
        <w:ind w:left="567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E85286">
        <w:rPr>
          <w:rFonts w:ascii="Arial" w:hAnsi="Arial" w:cs="Arial"/>
        </w:rPr>
        <w:t>2.294,37 kn.</w:t>
      </w:r>
    </w:p>
    <w:p w:rsidR="00E85286" w:rsidP="00E85286" w:rsidRDefault="00E85286">
      <w:pPr>
        <w:pStyle w:val="Bezproreda"/>
        <w:jc w:val="both"/>
        <w:rPr>
          <w:rFonts w:ascii="Arial" w:hAnsi="Arial" w:cs="Arial"/>
        </w:rPr>
      </w:pPr>
    </w:p>
    <w:p w:rsidR="00E85286" w:rsidP="00E85286" w:rsidRDefault="00E85286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ŽELJKO REPIĆ, vl. obrta za popravak kućanskih aparata, Hrašćica </w:t>
      </w:r>
    </w:p>
    <w:p w:rsidR="00E85286" w:rsidP="00E85286" w:rsidRDefault="00E85286">
      <w:pPr>
        <w:pStyle w:val="Bezproreda"/>
        <w:jc w:val="both"/>
        <w:rPr>
          <w:rFonts w:ascii="Arial" w:hAnsi="Arial" w:cs="Arial"/>
        </w:rPr>
      </w:pPr>
    </w:p>
    <w:p w:rsidR="00E85286" w:rsidP="007F246D" w:rsidRDefault="0058037C">
      <w:pPr>
        <w:pStyle w:val="Bezproreda"/>
        <w:ind w:left="709" w:firstLine="11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E85286">
        <w:rPr>
          <w:rFonts w:ascii="Arial" w:hAnsi="Arial" w:cs="Arial"/>
        </w:rPr>
        <w:t>3.675,00 kn.</w:t>
      </w:r>
    </w:p>
    <w:p w:rsidR="00E85286" w:rsidP="00E85286" w:rsidRDefault="00E85286">
      <w:pPr>
        <w:pStyle w:val="Bezproreda"/>
        <w:jc w:val="both"/>
        <w:rPr>
          <w:rFonts w:ascii="Arial" w:hAnsi="Arial" w:cs="Arial"/>
        </w:rPr>
      </w:pPr>
    </w:p>
    <w:p w:rsidR="00E85286" w:rsidP="00E85286" w:rsidRDefault="00E85286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FRANJO SRNEC, vl. obrta za posredovanje u trgovini, Donji Pustakovec</w:t>
      </w:r>
    </w:p>
    <w:p w:rsidR="00E85286" w:rsidP="00E85286" w:rsidRDefault="00E85286">
      <w:pPr>
        <w:pStyle w:val="Bezproreda"/>
        <w:jc w:val="both"/>
        <w:rPr>
          <w:rFonts w:ascii="Arial" w:hAnsi="Arial" w:cs="Arial"/>
        </w:rPr>
      </w:pPr>
    </w:p>
    <w:p w:rsidR="00E85286" w:rsidP="007F246D" w:rsidRDefault="0058037C">
      <w:pPr>
        <w:pStyle w:val="Bezproreda"/>
        <w:ind w:left="709" w:firstLine="11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E85286">
        <w:rPr>
          <w:rFonts w:ascii="Arial" w:hAnsi="Arial" w:cs="Arial"/>
        </w:rPr>
        <w:t>15.711,49 kn.</w:t>
      </w:r>
    </w:p>
    <w:p w:rsidR="00E85286" w:rsidP="00E85286" w:rsidRDefault="00E85286">
      <w:pPr>
        <w:pStyle w:val="Bezproreda"/>
        <w:jc w:val="both"/>
        <w:rPr>
          <w:rFonts w:ascii="Arial" w:hAnsi="Arial" w:cs="Arial"/>
        </w:rPr>
      </w:pPr>
    </w:p>
    <w:p w:rsidR="00E85286" w:rsidP="00E85286" w:rsidRDefault="00E85286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MLADEN HOŠNJAK, vl. obrta prijevoz i trgovina, Sračinec</w:t>
      </w:r>
    </w:p>
    <w:p w:rsidR="00E85286" w:rsidP="00E85286" w:rsidRDefault="00E85286">
      <w:pPr>
        <w:pStyle w:val="Bezproreda"/>
        <w:jc w:val="both"/>
        <w:rPr>
          <w:rFonts w:ascii="Arial" w:hAnsi="Arial" w:cs="Arial"/>
        </w:rPr>
      </w:pPr>
    </w:p>
    <w:p w:rsidR="00E85286" w:rsidP="007F246D" w:rsidRDefault="0058037C">
      <w:pPr>
        <w:pStyle w:val="Bezproreda"/>
        <w:ind w:left="709" w:firstLine="11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E85286">
        <w:rPr>
          <w:rFonts w:ascii="Arial" w:hAnsi="Arial" w:cs="Arial"/>
        </w:rPr>
        <w:t>29.685,82 kn.</w:t>
      </w:r>
    </w:p>
    <w:p w:rsidR="00E85286" w:rsidP="00E85286" w:rsidRDefault="00E85286">
      <w:pPr>
        <w:pStyle w:val="Bezproreda"/>
        <w:jc w:val="both"/>
        <w:rPr>
          <w:rFonts w:ascii="Arial" w:hAnsi="Arial" w:cs="Arial"/>
        </w:rPr>
      </w:pPr>
    </w:p>
    <w:p w:rsidR="00E85286" w:rsidP="00E85286" w:rsidRDefault="00E85286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PRIVREDNA BANKA ZAGREB – d.d., Zagreb</w:t>
      </w:r>
    </w:p>
    <w:p w:rsidR="0046003B" w:rsidP="0046003B" w:rsidRDefault="0046003B">
      <w:pPr>
        <w:pStyle w:val="Bezproreda"/>
        <w:ind w:left="720"/>
        <w:jc w:val="both"/>
        <w:rPr>
          <w:rFonts w:ascii="Arial" w:hAnsi="Arial" w:cs="Arial"/>
        </w:rPr>
      </w:pPr>
    </w:p>
    <w:p w:rsidRPr="00345CBB" w:rsidR="00345CBB" w:rsidP="00345CBB" w:rsidRDefault="00345CBB">
      <w:pPr>
        <w:pStyle w:val="Bezproreda"/>
        <w:ind w:left="720"/>
        <w:jc w:val="both"/>
        <w:rPr>
          <w:rFonts w:ascii="Arial" w:hAnsi="Arial" w:cs="Arial"/>
        </w:rPr>
      </w:pPr>
      <w:r w:rsidRPr="00345CBB">
        <w:rPr>
          <w:rFonts w:ascii="Arial" w:hAnsi="Arial" w:cs="Arial"/>
        </w:rPr>
        <w:t>Dužnik i povjerenica osporavaju prijavljenu tražbinu u cijelosti jer je tražbina</w:t>
      </w:r>
      <w:r w:rsidR="005D5112">
        <w:rPr>
          <w:rFonts w:ascii="Arial" w:hAnsi="Arial" w:cs="Arial"/>
        </w:rPr>
        <w:t xml:space="preserve"> u međuvremenu podmirena od strane zalužnog dužnika Ivana Štiha koji je tražbinu prijavio kao vjerovnik u ovom postupku i ista mu je priznata.</w:t>
      </w:r>
      <w:r w:rsidRPr="00345CBB">
        <w:rPr>
          <w:rFonts w:ascii="Arial" w:hAnsi="Arial" w:cs="Arial"/>
        </w:rPr>
        <w:t xml:space="preserve"> </w:t>
      </w:r>
    </w:p>
    <w:p w:rsidRPr="00345CBB" w:rsidR="00345CBB" w:rsidP="00345CBB" w:rsidRDefault="00345CBB">
      <w:pPr>
        <w:pStyle w:val="Bezproreda"/>
        <w:ind w:left="720"/>
        <w:jc w:val="both"/>
        <w:rPr>
          <w:rFonts w:ascii="Arial" w:hAnsi="Arial" w:cs="Arial"/>
        </w:rPr>
      </w:pPr>
    </w:p>
    <w:p w:rsidRPr="00345CBB" w:rsidR="00345CBB" w:rsidP="00345CBB" w:rsidRDefault="00345CBB">
      <w:pPr>
        <w:pStyle w:val="Bezproreda"/>
        <w:ind w:left="720"/>
        <w:jc w:val="both"/>
        <w:rPr>
          <w:rFonts w:ascii="Arial" w:hAnsi="Arial" w:cs="Arial"/>
        </w:rPr>
      </w:pPr>
      <w:r w:rsidRPr="00345CBB">
        <w:rPr>
          <w:rFonts w:ascii="Arial" w:hAnsi="Arial" w:cs="Arial"/>
        </w:rPr>
        <w:t xml:space="preserve">Sud donosi </w:t>
      </w:r>
    </w:p>
    <w:p w:rsidRPr="00345CBB" w:rsidR="00345CBB" w:rsidP="00345CBB" w:rsidRDefault="00345CBB">
      <w:pPr>
        <w:pStyle w:val="Bezproreda"/>
        <w:ind w:left="720"/>
        <w:jc w:val="center"/>
        <w:rPr>
          <w:rFonts w:ascii="Arial" w:hAnsi="Arial" w:cs="Arial"/>
        </w:rPr>
      </w:pPr>
      <w:r w:rsidRPr="00345CBB">
        <w:rPr>
          <w:rFonts w:ascii="Arial" w:hAnsi="Arial" w:cs="Arial"/>
        </w:rPr>
        <w:t>r j e š e n j e</w:t>
      </w:r>
    </w:p>
    <w:p w:rsidRPr="00345CBB" w:rsidR="00345CBB" w:rsidP="00345CBB" w:rsidRDefault="00345CBB">
      <w:pPr>
        <w:pStyle w:val="Bezproreda"/>
        <w:ind w:left="720"/>
        <w:jc w:val="both"/>
        <w:rPr>
          <w:rFonts w:ascii="Arial" w:hAnsi="Arial" w:cs="Arial"/>
        </w:rPr>
      </w:pPr>
    </w:p>
    <w:p w:rsidR="00E9684D" w:rsidP="00345CBB" w:rsidRDefault="00345CBB">
      <w:pPr>
        <w:pStyle w:val="Bezproreda"/>
        <w:ind w:left="720"/>
        <w:jc w:val="both"/>
        <w:rPr>
          <w:rFonts w:ascii="Arial" w:hAnsi="Arial" w:cs="Arial"/>
        </w:rPr>
      </w:pPr>
      <w:r w:rsidRPr="00345CBB">
        <w:rPr>
          <w:rFonts w:ascii="Arial" w:hAnsi="Arial" w:cs="Arial"/>
        </w:rPr>
        <w:t xml:space="preserve">Utvrđuje se da osporavanje tražbine u iznosu od </w:t>
      </w:r>
      <w:r>
        <w:rPr>
          <w:rFonts w:ascii="Arial" w:hAnsi="Arial" w:cs="Arial"/>
        </w:rPr>
        <w:t>400.962,97</w:t>
      </w:r>
      <w:r w:rsidRPr="00345CBB">
        <w:rPr>
          <w:rFonts w:ascii="Arial" w:hAnsi="Arial" w:cs="Arial"/>
        </w:rPr>
        <w:t xml:space="preserve"> kn nije otklonjeno.</w:t>
      </w:r>
    </w:p>
    <w:p w:rsidR="002544B6" w:rsidP="002544B6" w:rsidRDefault="002544B6">
      <w:pPr>
        <w:pStyle w:val="Bezproreda"/>
        <w:ind w:left="720"/>
        <w:jc w:val="both"/>
        <w:rPr>
          <w:rFonts w:ascii="Arial" w:hAnsi="Arial" w:cs="Arial"/>
        </w:rPr>
      </w:pPr>
    </w:p>
    <w:p w:rsidR="003A7409" w:rsidP="003A7409" w:rsidRDefault="003A7409">
      <w:pPr>
        <w:pStyle w:val="Bezproreda"/>
        <w:ind w:left="720"/>
        <w:jc w:val="both"/>
        <w:rPr>
          <w:rFonts w:ascii="Arial" w:hAnsi="Arial" w:cs="Arial"/>
        </w:rPr>
      </w:pPr>
    </w:p>
    <w:p w:rsidR="00E85286" w:rsidP="00E85286" w:rsidRDefault="00E85286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BOŽIDAR RIS, Nedeljanec</w:t>
      </w:r>
    </w:p>
    <w:p w:rsidR="00C5427B" w:rsidP="00C5427B" w:rsidRDefault="00C5427B">
      <w:pPr>
        <w:pStyle w:val="Bezproreda"/>
        <w:ind w:left="720"/>
        <w:jc w:val="both"/>
        <w:rPr>
          <w:rFonts w:ascii="Arial" w:hAnsi="Arial" w:cs="Arial"/>
        </w:rPr>
      </w:pPr>
    </w:p>
    <w:p w:rsidRPr="00345CBB" w:rsidR="00345CBB" w:rsidP="00345CBB" w:rsidRDefault="00345CBB">
      <w:pPr>
        <w:pStyle w:val="Bezproreda"/>
        <w:ind w:left="720"/>
        <w:jc w:val="both"/>
        <w:rPr>
          <w:rFonts w:ascii="Arial" w:hAnsi="Arial" w:cs="Arial"/>
        </w:rPr>
      </w:pPr>
      <w:r w:rsidRPr="00345CBB">
        <w:rPr>
          <w:rFonts w:ascii="Arial" w:hAnsi="Arial" w:cs="Arial"/>
        </w:rPr>
        <w:t>Dužnik i povjerenica osporavaju prijavljenu tražbinu u cijelosti jer je tražbina omaškom knjigovodstva ostal</w:t>
      </w:r>
      <w:r w:rsidR="002C3B4B">
        <w:rPr>
          <w:rFonts w:ascii="Arial" w:hAnsi="Arial" w:cs="Arial"/>
        </w:rPr>
        <w:t>a navedena u poslovnim knjigama, ovršna isprava ne postoji.</w:t>
      </w:r>
      <w:r w:rsidRPr="00345CBB">
        <w:rPr>
          <w:rFonts w:ascii="Arial" w:hAnsi="Arial" w:cs="Arial"/>
        </w:rPr>
        <w:t xml:space="preserve">                          </w:t>
      </w:r>
    </w:p>
    <w:p w:rsidRPr="00345CBB" w:rsidR="00345CBB" w:rsidP="00345CBB" w:rsidRDefault="00345CBB">
      <w:pPr>
        <w:pStyle w:val="Bezproreda"/>
        <w:ind w:left="720"/>
        <w:jc w:val="both"/>
        <w:rPr>
          <w:rFonts w:ascii="Arial" w:hAnsi="Arial" w:cs="Arial"/>
        </w:rPr>
      </w:pPr>
    </w:p>
    <w:p w:rsidRPr="00345CBB" w:rsidR="00345CBB" w:rsidP="00345CBB" w:rsidRDefault="00345CBB">
      <w:pPr>
        <w:pStyle w:val="Bezproreda"/>
        <w:ind w:left="720"/>
        <w:jc w:val="both"/>
        <w:rPr>
          <w:rFonts w:ascii="Arial" w:hAnsi="Arial" w:cs="Arial"/>
        </w:rPr>
      </w:pPr>
      <w:r w:rsidRPr="00345CBB">
        <w:rPr>
          <w:rFonts w:ascii="Arial" w:hAnsi="Arial" w:cs="Arial"/>
        </w:rPr>
        <w:t xml:space="preserve">Sud donosi </w:t>
      </w:r>
    </w:p>
    <w:p w:rsidRPr="00345CBB" w:rsidR="00345CBB" w:rsidP="00345CBB" w:rsidRDefault="00345CBB">
      <w:pPr>
        <w:pStyle w:val="Bezproreda"/>
        <w:ind w:left="720"/>
        <w:jc w:val="center"/>
        <w:rPr>
          <w:rFonts w:ascii="Arial" w:hAnsi="Arial" w:cs="Arial"/>
        </w:rPr>
      </w:pPr>
      <w:r w:rsidRPr="00345CBB">
        <w:rPr>
          <w:rFonts w:ascii="Arial" w:hAnsi="Arial" w:cs="Arial"/>
        </w:rPr>
        <w:t>r j e š e n j e</w:t>
      </w:r>
    </w:p>
    <w:p w:rsidRPr="00345CBB" w:rsidR="00345CBB" w:rsidP="00345CBB" w:rsidRDefault="00345CBB">
      <w:pPr>
        <w:pStyle w:val="Bezproreda"/>
        <w:ind w:left="720"/>
        <w:jc w:val="both"/>
        <w:rPr>
          <w:rFonts w:ascii="Arial" w:hAnsi="Arial" w:cs="Arial"/>
        </w:rPr>
      </w:pPr>
    </w:p>
    <w:p w:rsidR="002544B6" w:rsidP="00345CBB" w:rsidRDefault="00345CBB">
      <w:pPr>
        <w:pStyle w:val="Bezproreda"/>
        <w:ind w:left="720"/>
        <w:jc w:val="both"/>
        <w:rPr>
          <w:rFonts w:ascii="Arial" w:hAnsi="Arial" w:cs="Arial"/>
        </w:rPr>
      </w:pPr>
      <w:r w:rsidRPr="00345CBB">
        <w:rPr>
          <w:rFonts w:ascii="Arial" w:hAnsi="Arial" w:cs="Arial"/>
        </w:rPr>
        <w:t xml:space="preserve">Utvrđuje se da osporavanje tražbine u iznosu od </w:t>
      </w:r>
      <w:r>
        <w:rPr>
          <w:rFonts w:ascii="Arial" w:hAnsi="Arial" w:cs="Arial"/>
        </w:rPr>
        <w:t>1.480,00</w:t>
      </w:r>
      <w:r w:rsidRPr="00345CBB">
        <w:rPr>
          <w:rFonts w:ascii="Arial" w:hAnsi="Arial" w:cs="Arial"/>
        </w:rPr>
        <w:t xml:space="preserve"> kn nije otklonjeno.</w:t>
      </w:r>
    </w:p>
    <w:p w:rsidR="00284711" w:rsidP="002544B6" w:rsidRDefault="00284711">
      <w:pPr>
        <w:pStyle w:val="Bezproreda"/>
        <w:ind w:left="720"/>
        <w:jc w:val="both"/>
        <w:rPr>
          <w:rFonts w:ascii="Arial" w:hAnsi="Arial" w:cs="Arial"/>
        </w:rPr>
      </w:pPr>
    </w:p>
    <w:p w:rsidR="00E85286" w:rsidP="00E85286" w:rsidRDefault="00E85286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ŽELJKO RITONJA, Čakovec</w:t>
      </w:r>
    </w:p>
    <w:p w:rsidR="003A7409" w:rsidP="007675CB" w:rsidRDefault="003A7409">
      <w:pPr>
        <w:pStyle w:val="Bezproreda"/>
        <w:ind w:firstLine="567"/>
        <w:jc w:val="both"/>
        <w:rPr>
          <w:rFonts w:ascii="Arial" w:hAnsi="Arial" w:cs="Arial"/>
        </w:rPr>
      </w:pPr>
    </w:p>
    <w:p w:rsidR="003A7409" w:rsidP="007F246D" w:rsidRDefault="0058037C">
      <w:pPr>
        <w:pStyle w:val="Bezproreda"/>
        <w:ind w:left="567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3A7409">
        <w:rPr>
          <w:rFonts w:ascii="Arial" w:hAnsi="Arial" w:cs="Arial"/>
        </w:rPr>
        <w:t>180,30 kn.</w:t>
      </w:r>
    </w:p>
    <w:p w:rsidR="003A7409" w:rsidP="003A7409" w:rsidRDefault="003A7409">
      <w:pPr>
        <w:pStyle w:val="Bezproreda"/>
        <w:ind w:left="720"/>
        <w:jc w:val="both"/>
        <w:rPr>
          <w:rFonts w:ascii="Arial" w:hAnsi="Arial" w:cs="Arial"/>
        </w:rPr>
      </w:pPr>
    </w:p>
    <w:p w:rsidR="00E85286" w:rsidP="00E85286" w:rsidRDefault="00E85286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SERVIS CMREČAK </w:t>
      </w:r>
      <w:r w:rsidR="003A7409">
        <w:rPr>
          <w:rFonts w:ascii="Arial" w:hAnsi="Arial" w:cs="Arial"/>
        </w:rPr>
        <w:t>d.o.o., Križanec</w:t>
      </w:r>
    </w:p>
    <w:p w:rsidR="003A7409" w:rsidP="003A7409" w:rsidRDefault="003A7409">
      <w:pPr>
        <w:pStyle w:val="Bezproreda"/>
        <w:ind w:left="720"/>
        <w:jc w:val="both"/>
        <w:rPr>
          <w:rFonts w:ascii="Arial" w:hAnsi="Arial" w:cs="Arial"/>
        </w:rPr>
      </w:pPr>
    </w:p>
    <w:p w:rsidR="003A7409" w:rsidP="007F246D" w:rsidRDefault="0058037C">
      <w:pPr>
        <w:pStyle w:val="Bezproreda"/>
        <w:ind w:left="709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3A7409">
        <w:rPr>
          <w:rFonts w:ascii="Arial" w:hAnsi="Arial" w:cs="Arial"/>
        </w:rPr>
        <w:t>1.745,01 kn.</w:t>
      </w:r>
    </w:p>
    <w:p w:rsidR="003A7409" w:rsidP="003A7409" w:rsidRDefault="003A7409">
      <w:pPr>
        <w:pStyle w:val="Bezproreda"/>
        <w:ind w:left="720"/>
        <w:jc w:val="both"/>
        <w:rPr>
          <w:rFonts w:ascii="Arial" w:hAnsi="Arial" w:cs="Arial"/>
        </w:rPr>
      </w:pPr>
    </w:p>
    <w:p w:rsidR="00E85286" w:rsidP="00E85286" w:rsidRDefault="00E85286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Goran Herceg, vl. obrta Servis Hidraulike, Varaždin</w:t>
      </w:r>
    </w:p>
    <w:p w:rsidR="0017193F" w:rsidP="0017193F" w:rsidRDefault="0017193F">
      <w:pPr>
        <w:pStyle w:val="Bezproreda"/>
        <w:ind w:left="720"/>
        <w:jc w:val="both"/>
        <w:rPr>
          <w:rFonts w:ascii="Arial" w:hAnsi="Arial" w:cs="Arial"/>
        </w:rPr>
      </w:pPr>
    </w:p>
    <w:p w:rsidRPr="00345CBB" w:rsidR="00345CBB" w:rsidP="00345CBB" w:rsidRDefault="00345CBB">
      <w:pPr>
        <w:pStyle w:val="Bezproreda"/>
        <w:ind w:left="720"/>
        <w:jc w:val="both"/>
        <w:rPr>
          <w:rFonts w:ascii="Arial" w:hAnsi="Arial" w:cs="Arial"/>
        </w:rPr>
      </w:pPr>
      <w:r w:rsidRPr="00345CBB">
        <w:rPr>
          <w:rFonts w:ascii="Arial" w:hAnsi="Arial" w:cs="Arial"/>
        </w:rPr>
        <w:t>Dužnik i povjerenica osporavaju prijavljenu tražbinu u cijelosti jer je tražbina omaškom knjigovodstva ostal</w:t>
      </w:r>
      <w:r w:rsidR="000A03FA">
        <w:rPr>
          <w:rFonts w:ascii="Arial" w:hAnsi="Arial" w:cs="Arial"/>
        </w:rPr>
        <w:t>a navedena u poslovnim knjigama, ovršna isprava ne postoji.</w:t>
      </w:r>
      <w:r w:rsidRPr="00345CBB">
        <w:rPr>
          <w:rFonts w:ascii="Arial" w:hAnsi="Arial" w:cs="Arial"/>
        </w:rPr>
        <w:t xml:space="preserve">                          </w:t>
      </w:r>
    </w:p>
    <w:p w:rsidRPr="00345CBB" w:rsidR="00345CBB" w:rsidP="00345CBB" w:rsidRDefault="00345CBB">
      <w:pPr>
        <w:pStyle w:val="Bezproreda"/>
        <w:ind w:left="720"/>
        <w:jc w:val="both"/>
        <w:rPr>
          <w:rFonts w:ascii="Arial" w:hAnsi="Arial" w:cs="Arial"/>
        </w:rPr>
      </w:pPr>
    </w:p>
    <w:p w:rsidRPr="00345CBB" w:rsidR="00345CBB" w:rsidP="00345CBB" w:rsidRDefault="00345CBB">
      <w:pPr>
        <w:pStyle w:val="Bezproreda"/>
        <w:ind w:left="720"/>
        <w:jc w:val="both"/>
        <w:rPr>
          <w:rFonts w:ascii="Arial" w:hAnsi="Arial" w:cs="Arial"/>
        </w:rPr>
      </w:pPr>
      <w:r w:rsidRPr="00345CBB">
        <w:rPr>
          <w:rFonts w:ascii="Arial" w:hAnsi="Arial" w:cs="Arial"/>
        </w:rPr>
        <w:t xml:space="preserve">Sud donosi </w:t>
      </w:r>
    </w:p>
    <w:p w:rsidRPr="00345CBB" w:rsidR="00345CBB" w:rsidP="00345CBB" w:rsidRDefault="00345CBB">
      <w:pPr>
        <w:pStyle w:val="Bezproreda"/>
        <w:ind w:left="720"/>
        <w:jc w:val="center"/>
        <w:rPr>
          <w:rFonts w:ascii="Arial" w:hAnsi="Arial" w:cs="Arial"/>
        </w:rPr>
      </w:pPr>
      <w:r w:rsidRPr="00345CBB">
        <w:rPr>
          <w:rFonts w:ascii="Arial" w:hAnsi="Arial" w:cs="Arial"/>
        </w:rPr>
        <w:t>r j e š e n j e</w:t>
      </w:r>
    </w:p>
    <w:p w:rsidRPr="00345CBB" w:rsidR="00345CBB" w:rsidP="00345CBB" w:rsidRDefault="00345CBB">
      <w:pPr>
        <w:pStyle w:val="Bezproreda"/>
        <w:ind w:left="720"/>
        <w:jc w:val="both"/>
        <w:rPr>
          <w:rFonts w:ascii="Arial" w:hAnsi="Arial" w:cs="Arial"/>
        </w:rPr>
      </w:pPr>
    </w:p>
    <w:p w:rsidR="003A7409" w:rsidP="00345CBB" w:rsidRDefault="00345CBB">
      <w:pPr>
        <w:pStyle w:val="Bezproreda"/>
        <w:ind w:left="720"/>
        <w:jc w:val="both"/>
        <w:rPr>
          <w:rFonts w:ascii="Arial" w:hAnsi="Arial" w:cs="Arial"/>
        </w:rPr>
      </w:pPr>
      <w:r w:rsidRPr="00345CBB">
        <w:rPr>
          <w:rFonts w:ascii="Arial" w:hAnsi="Arial" w:cs="Arial"/>
        </w:rPr>
        <w:t xml:space="preserve">Utvrđuje se da osporavanje tražbine u iznosu od </w:t>
      </w:r>
      <w:r>
        <w:rPr>
          <w:rFonts w:ascii="Arial" w:hAnsi="Arial" w:cs="Arial"/>
        </w:rPr>
        <w:t>696,40</w:t>
      </w:r>
      <w:r w:rsidRPr="00345CBB">
        <w:rPr>
          <w:rFonts w:ascii="Arial" w:hAnsi="Arial" w:cs="Arial"/>
        </w:rPr>
        <w:t xml:space="preserve"> kn nije otklonjeno.</w:t>
      </w:r>
    </w:p>
    <w:p w:rsidR="00E9684D" w:rsidP="003A7409" w:rsidRDefault="00E9684D">
      <w:pPr>
        <w:pStyle w:val="Bezproreda"/>
        <w:ind w:left="720"/>
        <w:jc w:val="both"/>
        <w:rPr>
          <w:rFonts w:ascii="Arial" w:hAnsi="Arial" w:cs="Arial"/>
        </w:rPr>
      </w:pPr>
    </w:p>
    <w:p w:rsidR="00E85286" w:rsidP="00E85286" w:rsidRDefault="00E85286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IVAN ŠTIH, Varaždin breg</w:t>
      </w:r>
    </w:p>
    <w:p w:rsidR="003A7409" w:rsidP="007F246D" w:rsidRDefault="0058037C">
      <w:pPr>
        <w:pStyle w:val="Odlomakpopisa"/>
        <w:ind w:left="567" w:firstLine="0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3A7409">
        <w:rPr>
          <w:rFonts w:ascii="Arial" w:hAnsi="Arial" w:cs="Arial"/>
        </w:rPr>
        <w:t>403.419,71</w:t>
      </w:r>
      <w:r w:rsidRPr="003A7409" w:rsidR="003A7409">
        <w:rPr>
          <w:rFonts w:ascii="Arial" w:hAnsi="Arial" w:cs="Arial"/>
        </w:rPr>
        <w:t xml:space="preserve"> kn.</w:t>
      </w:r>
    </w:p>
    <w:p w:rsidRPr="003A7409" w:rsidR="003A7409" w:rsidP="003A7409" w:rsidRDefault="00E85286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TARANDEK TRANSPORTI d.o.o., Zasadbreg</w:t>
      </w:r>
    </w:p>
    <w:p w:rsidR="003A7409" w:rsidP="0058037C" w:rsidRDefault="0058037C">
      <w:pPr>
        <w:pStyle w:val="Odlomakpopisa"/>
        <w:ind w:left="567" w:firstLine="0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3A7409">
        <w:rPr>
          <w:rFonts w:ascii="Arial" w:hAnsi="Arial" w:cs="Arial"/>
        </w:rPr>
        <w:t>32.874,86</w:t>
      </w:r>
      <w:r w:rsidRPr="003A7409" w:rsidR="003A7409">
        <w:rPr>
          <w:rFonts w:ascii="Arial" w:hAnsi="Arial" w:cs="Arial"/>
        </w:rPr>
        <w:t xml:space="preserve"> kn.</w:t>
      </w:r>
    </w:p>
    <w:p w:rsidRPr="003A7409" w:rsidR="003A7409" w:rsidP="003A7409" w:rsidRDefault="00E85286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TOMA PALETE d.o.o., Sesvete</w:t>
      </w:r>
    </w:p>
    <w:p w:rsidR="003A7409" w:rsidP="0058037C" w:rsidRDefault="0058037C">
      <w:pPr>
        <w:pStyle w:val="Odlomakpopisa"/>
        <w:ind w:left="567" w:firstLine="0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3A7409">
        <w:rPr>
          <w:rFonts w:ascii="Arial" w:hAnsi="Arial" w:cs="Arial"/>
        </w:rPr>
        <w:t>49.805,97</w:t>
      </w:r>
      <w:r w:rsidRPr="003A7409" w:rsidR="003A7409">
        <w:rPr>
          <w:rFonts w:ascii="Arial" w:hAnsi="Arial" w:cs="Arial"/>
        </w:rPr>
        <w:t xml:space="preserve"> kn.</w:t>
      </w:r>
    </w:p>
    <w:p w:rsidRPr="003A7409" w:rsidR="003A7409" w:rsidP="003A7409" w:rsidRDefault="00E85286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TP VARAŽDIN d.o.o., Varaždin</w:t>
      </w:r>
    </w:p>
    <w:p w:rsidR="003A7409" w:rsidP="007F246D" w:rsidRDefault="0058037C">
      <w:pPr>
        <w:pStyle w:val="Odlomakpopisa"/>
        <w:ind w:left="567" w:firstLine="0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3A7409">
        <w:rPr>
          <w:rFonts w:ascii="Arial" w:hAnsi="Arial" w:cs="Arial"/>
        </w:rPr>
        <w:t>25.500,00</w:t>
      </w:r>
      <w:r w:rsidRPr="003A7409" w:rsidR="003A7409">
        <w:rPr>
          <w:rFonts w:ascii="Arial" w:hAnsi="Arial" w:cs="Arial"/>
        </w:rPr>
        <w:t xml:space="preserve"> kn.</w:t>
      </w:r>
    </w:p>
    <w:p w:rsidRPr="003A7409" w:rsidR="003A7409" w:rsidP="003A7409" w:rsidRDefault="00164D7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Stjepan Martinez, vl. obrta Transporti Martinez, Beletinec</w:t>
      </w:r>
    </w:p>
    <w:p w:rsidR="003A7409" w:rsidP="0058037C" w:rsidRDefault="0058037C">
      <w:pPr>
        <w:pStyle w:val="Odlomakpopisa"/>
        <w:ind w:left="567" w:firstLine="0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3A7409">
        <w:rPr>
          <w:rFonts w:ascii="Arial" w:hAnsi="Arial" w:cs="Arial"/>
        </w:rPr>
        <w:t>10.076,45</w:t>
      </w:r>
      <w:r w:rsidRPr="003A7409" w:rsidR="003A7409">
        <w:rPr>
          <w:rFonts w:ascii="Arial" w:hAnsi="Arial" w:cs="Arial"/>
        </w:rPr>
        <w:t xml:space="preserve"> kn.</w:t>
      </w:r>
    </w:p>
    <w:p w:rsidR="003A7409" w:rsidP="003A7409" w:rsidRDefault="00164D7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TRGOPLAST prijevoz, trgovina i usluge d.o.o., Zagreb</w:t>
      </w:r>
    </w:p>
    <w:p w:rsidR="003A7409" w:rsidP="003A7409" w:rsidRDefault="003A7409">
      <w:pPr>
        <w:pStyle w:val="Bezproreda"/>
        <w:jc w:val="both"/>
        <w:rPr>
          <w:rFonts w:ascii="Arial" w:hAnsi="Arial" w:cs="Arial"/>
        </w:rPr>
      </w:pPr>
    </w:p>
    <w:p w:rsidR="003A7409" w:rsidP="007F246D" w:rsidRDefault="0058037C">
      <w:pPr>
        <w:pStyle w:val="Bezproreda"/>
        <w:ind w:left="708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3A7409">
        <w:rPr>
          <w:rFonts w:ascii="Arial" w:hAnsi="Arial" w:cs="Arial"/>
        </w:rPr>
        <w:t>625,00</w:t>
      </w:r>
      <w:r w:rsidRPr="003A7409" w:rsidR="003A7409">
        <w:rPr>
          <w:rFonts w:ascii="Arial" w:hAnsi="Arial" w:cs="Arial"/>
        </w:rPr>
        <w:t xml:space="preserve"> kn.</w:t>
      </w:r>
    </w:p>
    <w:p w:rsidRPr="003A7409" w:rsidR="003A7409" w:rsidP="003A7409" w:rsidRDefault="003A7409">
      <w:pPr>
        <w:pStyle w:val="Bezproreda"/>
        <w:jc w:val="both"/>
        <w:rPr>
          <w:rFonts w:ascii="Arial" w:hAnsi="Arial" w:cs="Arial"/>
        </w:rPr>
      </w:pPr>
    </w:p>
    <w:p w:rsidR="00164D7B" w:rsidP="00E85286" w:rsidRDefault="00164D7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TRIGLAV OSIGURANJE d.d., Zagreb</w:t>
      </w:r>
    </w:p>
    <w:p w:rsidR="003A7409" w:rsidP="003A7409" w:rsidRDefault="003A7409">
      <w:pPr>
        <w:pStyle w:val="Bezproreda"/>
        <w:jc w:val="both"/>
        <w:rPr>
          <w:rFonts w:ascii="Arial" w:hAnsi="Arial" w:cs="Arial"/>
        </w:rPr>
      </w:pPr>
    </w:p>
    <w:p w:rsidR="003A7409" w:rsidP="007F246D" w:rsidRDefault="0058037C">
      <w:pPr>
        <w:pStyle w:val="Bezproreda"/>
        <w:ind w:left="708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3A7409">
        <w:rPr>
          <w:rFonts w:ascii="Arial" w:hAnsi="Arial" w:cs="Arial"/>
        </w:rPr>
        <w:t>10.971,98</w:t>
      </w:r>
      <w:r w:rsidRPr="003A7409" w:rsidR="003A7409">
        <w:rPr>
          <w:rFonts w:ascii="Arial" w:hAnsi="Arial" w:cs="Arial"/>
        </w:rPr>
        <w:t xml:space="preserve"> kn.</w:t>
      </w:r>
    </w:p>
    <w:p w:rsidR="003A7409" w:rsidP="003A7409" w:rsidRDefault="003A7409">
      <w:pPr>
        <w:pStyle w:val="Bezproreda"/>
        <w:jc w:val="both"/>
        <w:rPr>
          <w:rFonts w:ascii="Arial" w:hAnsi="Arial" w:cs="Arial"/>
        </w:rPr>
      </w:pPr>
    </w:p>
    <w:p w:rsidR="00164D7B" w:rsidP="00E85286" w:rsidRDefault="00164D7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MARIO TRTINJAK, Varaždin</w:t>
      </w:r>
    </w:p>
    <w:p w:rsidR="00B616C9" w:rsidP="00B616C9" w:rsidRDefault="00B616C9">
      <w:pPr>
        <w:pStyle w:val="Bezproreda"/>
        <w:ind w:left="720"/>
        <w:jc w:val="both"/>
        <w:rPr>
          <w:rFonts w:ascii="Arial" w:hAnsi="Arial" w:cs="Arial"/>
        </w:rPr>
      </w:pPr>
    </w:p>
    <w:p w:rsidRPr="00345CBB" w:rsidR="00345CBB" w:rsidP="00345CBB" w:rsidRDefault="00345CBB">
      <w:pPr>
        <w:pStyle w:val="Bezproreda"/>
        <w:ind w:left="709"/>
        <w:jc w:val="both"/>
        <w:rPr>
          <w:rFonts w:ascii="Arial" w:hAnsi="Arial" w:cs="Arial"/>
        </w:rPr>
      </w:pPr>
      <w:r w:rsidRPr="00345CBB">
        <w:rPr>
          <w:rFonts w:ascii="Arial" w:hAnsi="Arial" w:cs="Arial"/>
        </w:rPr>
        <w:lastRenderedPageBreak/>
        <w:t>Dužnik i povjerenica osporavaju prijavljenu tražbinu u cijelosti jer je tražbina omaškom knjigovodstva ostal</w:t>
      </w:r>
      <w:r w:rsidR="000A03FA">
        <w:rPr>
          <w:rFonts w:ascii="Arial" w:hAnsi="Arial" w:cs="Arial"/>
        </w:rPr>
        <w:t>a navedena u poslovnim knjigama, ovršna isprava ne postoji.</w:t>
      </w:r>
      <w:r w:rsidRPr="00345CBB">
        <w:rPr>
          <w:rFonts w:ascii="Arial" w:hAnsi="Arial" w:cs="Arial"/>
        </w:rPr>
        <w:t xml:space="preserve">                          </w:t>
      </w:r>
    </w:p>
    <w:p w:rsidRPr="00345CBB" w:rsidR="00345CBB" w:rsidP="00345CBB" w:rsidRDefault="00345CBB">
      <w:pPr>
        <w:pStyle w:val="Bezproreda"/>
        <w:jc w:val="both"/>
        <w:rPr>
          <w:rFonts w:ascii="Arial" w:hAnsi="Arial" w:cs="Arial"/>
        </w:rPr>
      </w:pPr>
    </w:p>
    <w:p w:rsidRPr="00345CBB" w:rsidR="00345CBB" w:rsidP="00345CBB" w:rsidRDefault="00345CBB">
      <w:pPr>
        <w:pStyle w:val="Bezproreda"/>
        <w:ind w:firstLine="709"/>
        <w:jc w:val="both"/>
        <w:rPr>
          <w:rFonts w:ascii="Arial" w:hAnsi="Arial" w:cs="Arial"/>
        </w:rPr>
      </w:pPr>
      <w:r w:rsidRPr="00345CBB">
        <w:rPr>
          <w:rFonts w:ascii="Arial" w:hAnsi="Arial" w:cs="Arial"/>
        </w:rPr>
        <w:t xml:space="preserve">Sud donosi </w:t>
      </w:r>
    </w:p>
    <w:p w:rsidRPr="00345CBB" w:rsidR="00345CBB" w:rsidP="00345CBB" w:rsidRDefault="00345CBB">
      <w:pPr>
        <w:pStyle w:val="Bezproreda"/>
        <w:jc w:val="center"/>
        <w:rPr>
          <w:rFonts w:ascii="Arial" w:hAnsi="Arial" w:cs="Arial"/>
        </w:rPr>
      </w:pPr>
      <w:r w:rsidRPr="00345CBB">
        <w:rPr>
          <w:rFonts w:ascii="Arial" w:hAnsi="Arial" w:cs="Arial"/>
        </w:rPr>
        <w:t>r j e š e n j e</w:t>
      </w:r>
    </w:p>
    <w:p w:rsidRPr="00345CBB" w:rsidR="00345CBB" w:rsidP="00345CBB" w:rsidRDefault="00345CBB">
      <w:pPr>
        <w:pStyle w:val="Bezproreda"/>
        <w:jc w:val="both"/>
        <w:rPr>
          <w:rFonts w:ascii="Arial" w:hAnsi="Arial" w:cs="Arial"/>
        </w:rPr>
      </w:pPr>
    </w:p>
    <w:p w:rsidR="00B616C9" w:rsidP="00345CBB" w:rsidRDefault="00345CBB">
      <w:pPr>
        <w:pStyle w:val="Bezproreda"/>
        <w:ind w:firstLine="709"/>
        <w:jc w:val="both"/>
        <w:rPr>
          <w:rFonts w:ascii="Arial" w:hAnsi="Arial" w:cs="Arial"/>
        </w:rPr>
      </w:pPr>
      <w:r w:rsidRPr="00345CBB">
        <w:rPr>
          <w:rFonts w:ascii="Arial" w:hAnsi="Arial" w:cs="Arial"/>
        </w:rPr>
        <w:t xml:space="preserve">Utvrđuje se da osporavanje tražbine u iznosu od </w:t>
      </w:r>
      <w:r>
        <w:rPr>
          <w:rFonts w:ascii="Arial" w:hAnsi="Arial" w:cs="Arial"/>
        </w:rPr>
        <w:t>750,00</w:t>
      </w:r>
      <w:r w:rsidRPr="00345CBB">
        <w:rPr>
          <w:rFonts w:ascii="Arial" w:hAnsi="Arial" w:cs="Arial"/>
        </w:rPr>
        <w:t xml:space="preserve"> kn nije otklonjeno.</w:t>
      </w:r>
    </w:p>
    <w:p w:rsidR="00E9684D" w:rsidP="00B616C9" w:rsidRDefault="00E9684D">
      <w:pPr>
        <w:pStyle w:val="Bezproreda"/>
        <w:jc w:val="both"/>
        <w:rPr>
          <w:rFonts w:ascii="Arial" w:hAnsi="Arial" w:cs="Arial"/>
        </w:rPr>
      </w:pPr>
    </w:p>
    <w:p w:rsidR="00164D7B" w:rsidP="00E85286" w:rsidRDefault="00164D7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UAB MONDEVA</w:t>
      </w:r>
    </w:p>
    <w:p w:rsidR="000A03FA" w:rsidP="000A03FA" w:rsidRDefault="000A03FA">
      <w:pPr>
        <w:pStyle w:val="Bezproreda"/>
        <w:ind w:left="720"/>
        <w:jc w:val="both"/>
        <w:rPr>
          <w:rFonts w:ascii="Arial" w:hAnsi="Arial" w:cs="Arial"/>
        </w:rPr>
      </w:pPr>
    </w:p>
    <w:p w:rsidR="003A7409" w:rsidP="000A03FA" w:rsidRDefault="000A03FA">
      <w:pPr>
        <w:pStyle w:val="Bezproreda"/>
        <w:ind w:left="709"/>
        <w:jc w:val="both"/>
        <w:rPr>
          <w:rFonts w:ascii="Arial" w:hAnsi="Arial" w:cs="Arial"/>
        </w:rPr>
      </w:pPr>
      <w:r w:rsidRPr="000A03FA">
        <w:rPr>
          <w:rFonts w:ascii="Arial" w:hAnsi="Arial" w:cs="Arial"/>
        </w:rPr>
        <w:t>Konstatira se da nedostaju u prijedlogu za otvaranje predstečajnog postupka podaci o ovom subjektu, te se punomoćnica dužnika obvezuje iste dostaviti u roku od 8 dana.</w:t>
      </w:r>
    </w:p>
    <w:p w:rsidR="000A03FA" w:rsidP="000A03FA" w:rsidRDefault="000A03FA">
      <w:pPr>
        <w:pStyle w:val="Bezproreda"/>
        <w:ind w:firstLine="360"/>
        <w:jc w:val="both"/>
        <w:rPr>
          <w:rFonts w:ascii="Arial" w:hAnsi="Arial" w:cs="Arial"/>
        </w:rPr>
      </w:pPr>
    </w:p>
    <w:p w:rsidR="003A7409" w:rsidP="007F246D" w:rsidRDefault="0058037C">
      <w:pPr>
        <w:pStyle w:val="Bezproreda"/>
        <w:ind w:left="709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3A7409">
        <w:rPr>
          <w:rFonts w:ascii="Arial" w:hAnsi="Arial" w:cs="Arial"/>
        </w:rPr>
        <w:t>266.864,22</w:t>
      </w:r>
      <w:r w:rsidRPr="003A7409" w:rsidR="003A7409">
        <w:rPr>
          <w:rFonts w:ascii="Arial" w:hAnsi="Arial" w:cs="Arial"/>
        </w:rPr>
        <w:t xml:space="preserve"> kn.</w:t>
      </w:r>
    </w:p>
    <w:p w:rsidR="003A7409" w:rsidP="003A7409" w:rsidRDefault="003A7409">
      <w:pPr>
        <w:pStyle w:val="Bezproreda"/>
        <w:jc w:val="both"/>
        <w:rPr>
          <w:rFonts w:ascii="Arial" w:hAnsi="Arial" w:cs="Arial"/>
        </w:rPr>
      </w:pPr>
    </w:p>
    <w:p w:rsidR="00B616C9" w:rsidP="00B616C9" w:rsidRDefault="00164D7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UNIVERZAL d.o.o., Varaždin</w:t>
      </w:r>
    </w:p>
    <w:p w:rsidR="00345CBB" w:rsidP="00345CBB" w:rsidRDefault="00345CBB">
      <w:pPr>
        <w:pStyle w:val="Bezproreda"/>
        <w:ind w:left="720"/>
        <w:jc w:val="both"/>
        <w:rPr>
          <w:rFonts w:ascii="Arial" w:hAnsi="Arial" w:cs="Arial"/>
        </w:rPr>
      </w:pPr>
    </w:p>
    <w:p w:rsidR="00B616C9" w:rsidP="00345CBB" w:rsidRDefault="0058037C">
      <w:pPr>
        <w:pStyle w:val="Bezproreda"/>
        <w:ind w:left="709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345CBB">
        <w:rPr>
          <w:rFonts w:ascii="Arial" w:hAnsi="Arial" w:cs="Arial"/>
        </w:rPr>
        <w:t>1.651,18 kn.</w:t>
      </w:r>
    </w:p>
    <w:p w:rsidRPr="00B616C9" w:rsidR="00345CBB" w:rsidP="00345CBB" w:rsidRDefault="00345CBB">
      <w:pPr>
        <w:pStyle w:val="Bezproreda"/>
        <w:ind w:firstLine="709"/>
        <w:jc w:val="both"/>
        <w:rPr>
          <w:rFonts w:ascii="Arial" w:hAnsi="Arial" w:cs="Arial"/>
        </w:rPr>
      </w:pPr>
    </w:p>
    <w:p w:rsidR="00164D7B" w:rsidP="00E85286" w:rsidRDefault="00164D7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Ustanova za zdravstvenu skrb AURA FIT, Varaždin</w:t>
      </w:r>
    </w:p>
    <w:p w:rsidR="00345CBB" w:rsidP="00345CBB" w:rsidRDefault="00345CBB">
      <w:pPr>
        <w:pStyle w:val="Bezproreda"/>
        <w:ind w:left="720"/>
        <w:jc w:val="both"/>
        <w:rPr>
          <w:rFonts w:ascii="Arial" w:hAnsi="Arial" w:cs="Arial"/>
        </w:rPr>
      </w:pPr>
    </w:p>
    <w:p w:rsidR="00345CBB" w:rsidP="00345CBB" w:rsidRDefault="0058037C">
      <w:pPr>
        <w:pStyle w:val="Bezproreda"/>
        <w:ind w:left="720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345CBB">
        <w:rPr>
          <w:rFonts w:ascii="Arial" w:hAnsi="Arial" w:cs="Arial"/>
        </w:rPr>
        <w:t>305,35 kn.</w:t>
      </w:r>
    </w:p>
    <w:p w:rsidR="00B616C9" w:rsidP="00E9684D" w:rsidRDefault="00B616C9">
      <w:pPr>
        <w:pStyle w:val="Bezproreda"/>
        <w:jc w:val="both"/>
        <w:rPr>
          <w:rFonts w:ascii="Arial" w:hAnsi="Arial" w:cs="Arial"/>
        </w:rPr>
      </w:pPr>
    </w:p>
    <w:p w:rsidR="00164D7B" w:rsidP="00164D7B" w:rsidRDefault="00164D7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SONI VADLJA, Čakovec</w:t>
      </w:r>
    </w:p>
    <w:p w:rsidR="00345CBB" w:rsidP="00345CBB" w:rsidRDefault="00345CBB">
      <w:pPr>
        <w:pStyle w:val="Bezproreda"/>
        <w:ind w:left="720"/>
        <w:jc w:val="both"/>
        <w:rPr>
          <w:rFonts w:ascii="Arial" w:hAnsi="Arial" w:cs="Arial"/>
        </w:rPr>
      </w:pPr>
    </w:p>
    <w:p w:rsidRPr="00345CBB" w:rsidR="00345CBB" w:rsidP="00345CBB" w:rsidRDefault="00345CBB">
      <w:pPr>
        <w:pStyle w:val="Bezproreda"/>
        <w:ind w:left="720"/>
        <w:jc w:val="both"/>
        <w:rPr>
          <w:rFonts w:ascii="Arial" w:hAnsi="Arial" w:cs="Arial"/>
        </w:rPr>
      </w:pPr>
      <w:r w:rsidRPr="00345CBB">
        <w:rPr>
          <w:rFonts w:ascii="Arial" w:hAnsi="Arial" w:cs="Arial"/>
        </w:rPr>
        <w:t>Dužnik i povjerenica osporavaju prijavljenu tražbinu u cijelosti jer je tražbina omaškom knjigovodstva ostala nav</w:t>
      </w:r>
      <w:r w:rsidR="000A03FA">
        <w:rPr>
          <w:rFonts w:ascii="Arial" w:hAnsi="Arial" w:cs="Arial"/>
        </w:rPr>
        <w:t>edena u poslovnim knjigama, ovršna isprava ne postoji.</w:t>
      </w:r>
      <w:r w:rsidRPr="00345CBB">
        <w:rPr>
          <w:rFonts w:ascii="Arial" w:hAnsi="Arial" w:cs="Arial"/>
        </w:rPr>
        <w:t xml:space="preserve">                         </w:t>
      </w:r>
    </w:p>
    <w:p w:rsidRPr="00345CBB" w:rsidR="00345CBB" w:rsidP="00345CBB" w:rsidRDefault="00345CBB">
      <w:pPr>
        <w:pStyle w:val="Bezproreda"/>
        <w:ind w:left="720"/>
        <w:jc w:val="both"/>
        <w:rPr>
          <w:rFonts w:ascii="Arial" w:hAnsi="Arial" w:cs="Arial"/>
        </w:rPr>
      </w:pPr>
    </w:p>
    <w:p w:rsidRPr="00345CBB" w:rsidR="00345CBB" w:rsidP="00345CBB" w:rsidRDefault="00345CBB">
      <w:pPr>
        <w:pStyle w:val="Bezproreda"/>
        <w:ind w:left="720"/>
        <w:jc w:val="both"/>
        <w:rPr>
          <w:rFonts w:ascii="Arial" w:hAnsi="Arial" w:cs="Arial"/>
        </w:rPr>
      </w:pPr>
      <w:r w:rsidRPr="00345CBB">
        <w:rPr>
          <w:rFonts w:ascii="Arial" w:hAnsi="Arial" w:cs="Arial"/>
        </w:rPr>
        <w:t xml:space="preserve">Sud donosi </w:t>
      </w:r>
    </w:p>
    <w:p w:rsidRPr="00345CBB" w:rsidR="00345CBB" w:rsidP="00345CBB" w:rsidRDefault="00345CBB">
      <w:pPr>
        <w:pStyle w:val="Bezproreda"/>
        <w:ind w:left="720"/>
        <w:jc w:val="center"/>
        <w:rPr>
          <w:rFonts w:ascii="Arial" w:hAnsi="Arial" w:cs="Arial"/>
        </w:rPr>
      </w:pPr>
      <w:r w:rsidRPr="00345CBB">
        <w:rPr>
          <w:rFonts w:ascii="Arial" w:hAnsi="Arial" w:cs="Arial"/>
        </w:rPr>
        <w:t>r j e š e n j e</w:t>
      </w:r>
    </w:p>
    <w:p w:rsidRPr="00345CBB" w:rsidR="00345CBB" w:rsidP="00345CBB" w:rsidRDefault="00345CBB">
      <w:pPr>
        <w:pStyle w:val="Bezproreda"/>
        <w:ind w:left="720"/>
        <w:jc w:val="both"/>
        <w:rPr>
          <w:rFonts w:ascii="Arial" w:hAnsi="Arial" w:cs="Arial"/>
        </w:rPr>
      </w:pPr>
    </w:p>
    <w:p w:rsidR="00345CBB" w:rsidP="00345CBB" w:rsidRDefault="00345CBB">
      <w:pPr>
        <w:pStyle w:val="Bezproreda"/>
        <w:ind w:left="720"/>
        <w:jc w:val="both"/>
        <w:rPr>
          <w:rFonts w:ascii="Arial" w:hAnsi="Arial" w:cs="Arial"/>
        </w:rPr>
      </w:pPr>
      <w:r w:rsidRPr="00345CBB">
        <w:rPr>
          <w:rFonts w:ascii="Arial" w:hAnsi="Arial" w:cs="Arial"/>
        </w:rPr>
        <w:t xml:space="preserve">Utvrđuje se da osporavanje tražbine u iznosu od </w:t>
      </w:r>
      <w:r>
        <w:rPr>
          <w:rFonts w:ascii="Arial" w:hAnsi="Arial" w:cs="Arial"/>
        </w:rPr>
        <w:t>6.391,69</w:t>
      </w:r>
      <w:r w:rsidRPr="00345CBB">
        <w:rPr>
          <w:rFonts w:ascii="Arial" w:hAnsi="Arial" w:cs="Arial"/>
        </w:rPr>
        <w:t xml:space="preserve"> kn nije otklonjeno.</w:t>
      </w:r>
    </w:p>
    <w:p w:rsidR="00B616C9" w:rsidP="00E9684D" w:rsidRDefault="00B616C9">
      <w:pPr>
        <w:pStyle w:val="Bezproreda"/>
        <w:jc w:val="both"/>
        <w:rPr>
          <w:rFonts w:ascii="Arial" w:hAnsi="Arial" w:cs="Arial"/>
        </w:rPr>
      </w:pPr>
    </w:p>
    <w:p w:rsidR="00164D7B" w:rsidP="00164D7B" w:rsidRDefault="00164D7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VARKOM d.d., Varaždin</w:t>
      </w:r>
    </w:p>
    <w:p w:rsidR="00345CBB" w:rsidP="00345CBB" w:rsidRDefault="00345CBB">
      <w:pPr>
        <w:pStyle w:val="Bezproreda"/>
        <w:ind w:left="720"/>
        <w:jc w:val="both"/>
        <w:rPr>
          <w:rFonts w:ascii="Arial" w:hAnsi="Arial" w:cs="Arial"/>
        </w:rPr>
      </w:pPr>
    </w:p>
    <w:p w:rsidRPr="00345CBB" w:rsidR="00345CBB" w:rsidP="00345CBB" w:rsidRDefault="00345CBB">
      <w:pPr>
        <w:pStyle w:val="Bezproreda"/>
        <w:ind w:left="720"/>
        <w:jc w:val="both"/>
        <w:rPr>
          <w:rFonts w:ascii="Arial" w:hAnsi="Arial" w:cs="Arial"/>
        </w:rPr>
      </w:pPr>
      <w:r w:rsidRPr="00345CBB">
        <w:rPr>
          <w:rFonts w:ascii="Arial" w:hAnsi="Arial" w:cs="Arial"/>
        </w:rPr>
        <w:t xml:space="preserve">Dužnik i povjerenica </w:t>
      </w:r>
      <w:r w:rsidR="000A03FA">
        <w:rPr>
          <w:rFonts w:ascii="Arial" w:hAnsi="Arial" w:cs="Arial"/>
        </w:rPr>
        <w:t xml:space="preserve">otklanjaju osporavanje tražbine u cijelosti. </w:t>
      </w:r>
    </w:p>
    <w:p w:rsidRPr="00345CBB" w:rsidR="00345CBB" w:rsidP="00345CBB" w:rsidRDefault="00345CBB">
      <w:pPr>
        <w:pStyle w:val="Bezproreda"/>
        <w:ind w:left="720"/>
        <w:jc w:val="both"/>
        <w:rPr>
          <w:rFonts w:ascii="Arial" w:hAnsi="Arial" w:cs="Arial"/>
        </w:rPr>
      </w:pPr>
    </w:p>
    <w:p w:rsidRPr="00345CBB" w:rsidR="00345CBB" w:rsidP="00345CBB" w:rsidRDefault="00345CBB">
      <w:pPr>
        <w:pStyle w:val="Bezproreda"/>
        <w:ind w:left="720"/>
        <w:jc w:val="both"/>
        <w:rPr>
          <w:rFonts w:ascii="Arial" w:hAnsi="Arial" w:cs="Arial"/>
        </w:rPr>
      </w:pPr>
      <w:r w:rsidRPr="00345CBB">
        <w:rPr>
          <w:rFonts w:ascii="Arial" w:hAnsi="Arial" w:cs="Arial"/>
        </w:rPr>
        <w:t xml:space="preserve">Sud donosi </w:t>
      </w:r>
    </w:p>
    <w:p w:rsidRPr="00345CBB" w:rsidR="00345CBB" w:rsidP="00345CBB" w:rsidRDefault="00345CBB">
      <w:pPr>
        <w:pStyle w:val="Bezproreda"/>
        <w:ind w:left="720"/>
        <w:jc w:val="center"/>
        <w:rPr>
          <w:rFonts w:ascii="Arial" w:hAnsi="Arial" w:cs="Arial"/>
        </w:rPr>
      </w:pPr>
      <w:r w:rsidRPr="00345CBB">
        <w:rPr>
          <w:rFonts w:ascii="Arial" w:hAnsi="Arial" w:cs="Arial"/>
        </w:rPr>
        <w:t>r j e š e n j e</w:t>
      </w:r>
    </w:p>
    <w:p w:rsidRPr="00345CBB" w:rsidR="00345CBB" w:rsidP="00345CBB" w:rsidRDefault="00345CBB">
      <w:pPr>
        <w:pStyle w:val="Bezproreda"/>
        <w:ind w:left="720"/>
        <w:jc w:val="both"/>
        <w:rPr>
          <w:rFonts w:ascii="Arial" w:hAnsi="Arial" w:cs="Arial"/>
        </w:rPr>
      </w:pPr>
    </w:p>
    <w:p w:rsidR="00345CBB" w:rsidP="00345CBB" w:rsidRDefault="000A03FA">
      <w:pPr>
        <w:pStyle w:val="Bezproreda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Tražbina se utvrđuje u iznosu</w:t>
      </w:r>
      <w:r w:rsidRPr="00345CBB" w:rsidR="00345CBB">
        <w:rPr>
          <w:rFonts w:ascii="Arial" w:hAnsi="Arial" w:cs="Arial"/>
        </w:rPr>
        <w:t xml:space="preserve"> od </w:t>
      </w:r>
      <w:r w:rsidR="00345CBB">
        <w:rPr>
          <w:rFonts w:ascii="Arial" w:hAnsi="Arial" w:cs="Arial"/>
        </w:rPr>
        <w:t>1.423,96</w:t>
      </w:r>
      <w:r w:rsidRPr="00345CBB" w:rsidR="00345CBB">
        <w:rPr>
          <w:rFonts w:ascii="Arial" w:hAnsi="Arial" w:cs="Arial"/>
        </w:rPr>
        <w:t xml:space="preserve"> kn.</w:t>
      </w:r>
    </w:p>
    <w:p w:rsidR="00B616C9" w:rsidP="00B616C9" w:rsidRDefault="00B616C9">
      <w:pPr>
        <w:pStyle w:val="Bezproreda"/>
        <w:jc w:val="both"/>
        <w:rPr>
          <w:rFonts w:ascii="Arial" w:hAnsi="Arial" w:cs="Arial"/>
        </w:rPr>
      </w:pPr>
    </w:p>
    <w:p w:rsidR="00B616C9" w:rsidP="00B616C9" w:rsidRDefault="00164D7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VETERINARSKA STANICA d.d., Varaždin</w:t>
      </w:r>
    </w:p>
    <w:p w:rsidR="00345CBB" w:rsidP="00345CBB" w:rsidRDefault="00345CBB">
      <w:pPr>
        <w:pStyle w:val="Bezproreda"/>
        <w:jc w:val="both"/>
        <w:rPr>
          <w:rFonts w:ascii="Arial" w:hAnsi="Arial" w:cs="Arial"/>
        </w:rPr>
      </w:pPr>
    </w:p>
    <w:p w:rsidR="00345CBB" w:rsidP="00345CBB" w:rsidRDefault="00345CBB">
      <w:pPr>
        <w:pStyle w:val="Bezproreda"/>
        <w:ind w:left="709"/>
        <w:jc w:val="both"/>
        <w:rPr>
          <w:rFonts w:ascii="Arial" w:hAnsi="Arial" w:cs="Arial"/>
        </w:rPr>
      </w:pPr>
      <w:r w:rsidRPr="00345CBB">
        <w:rPr>
          <w:rFonts w:ascii="Arial" w:hAnsi="Arial" w:cs="Arial"/>
        </w:rPr>
        <w:t>Dužnik</w:t>
      </w:r>
      <w:r w:rsidR="000A03FA">
        <w:rPr>
          <w:rFonts w:ascii="Arial" w:hAnsi="Arial" w:cs="Arial"/>
        </w:rPr>
        <w:t xml:space="preserve"> otklanja osporavanje dijela tražbine u iznosu od 532,87 kn</w:t>
      </w:r>
      <w:r w:rsidR="00446B7F">
        <w:rPr>
          <w:rFonts w:ascii="Arial" w:hAnsi="Arial" w:cs="Arial"/>
        </w:rPr>
        <w:t>, dok osporavanje dijela tražbine u iznosu od 552,58 kn nije otklonjeno. Za isto ne postoji ovršna isprava.</w:t>
      </w:r>
      <w:r w:rsidRPr="00345CBB">
        <w:rPr>
          <w:rFonts w:ascii="Arial" w:hAnsi="Arial" w:cs="Arial"/>
        </w:rPr>
        <w:t xml:space="preserve"> </w:t>
      </w:r>
    </w:p>
    <w:p w:rsidRPr="00345CBB" w:rsidR="00446B7F" w:rsidP="00345CBB" w:rsidRDefault="00446B7F">
      <w:pPr>
        <w:pStyle w:val="Bezproreda"/>
        <w:ind w:left="709"/>
        <w:jc w:val="both"/>
        <w:rPr>
          <w:rFonts w:ascii="Arial" w:hAnsi="Arial" w:cs="Arial"/>
        </w:rPr>
      </w:pPr>
    </w:p>
    <w:p w:rsidRPr="00345CBB" w:rsidR="00345CBB" w:rsidP="00345CBB" w:rsidRDefault="00345CBB">
      <w:pPr>
        <w:pStyle w:val="Bezproreda"/>
        <w:ind w:left="709"/>
        <w:jc w:val="both"/>
        <w:rPr>
          <w:rFonts w:ascii="Arial" w:hAnsi="Arial" w:cs="Arial"/>
        </w:rPr>
      </w:pPr>
      <w:r w:rsidRPr="00345CBB">
        <w:rPr>
          <w:rFonts w:ascii="Arial" w:hAnsi="Arial" w:cs="Arial"/>
        </w:rPr>
        <w:t xml:space="preserve">Sud donosi </w:t>
      </w:r>
    </w:p>
    <w:p w:rsidRPr="00345CBB" w:rsidR="00345CBB" w:rsidP="00345CBB" w:rsidRDefault="00345CBB">
      <w:pPr>
        <w:pStyle w:val="Bezproreda"/>
        <w:ind w:left="709"/>
        <w:jc w:val="center"/>
        <w:rPr>
          <w:rFonts w:ascii="Arial" w:hAnsi="Arial" w:cs="Arial"/>
        </w:rPr>
      </w:pPr>
      <w:r w:rsidRPr="00345CBB">
        <w:rPr>
          <w:rFonts w:ascii="Arial" w:hAnsi="Arial" w:cs="Arial"/>
        </w:rPr>
        <w:t>r j e š e n j e</w:t>
      </w:r>
    </w:p>
    <w:p w:rsidRPr="00345CBB" w:rsidR="00345CBB" w:rsidP="00345CBB" w:rsidRDefault="00345CBB">
      <w:pPr>
        <w:pStyle w:val="Bezproreda"/>
        <w:ind w:left="709"/>
        <w:jc w:val="both"/>
        <w:rPr>
          <w:rFonts w:ascii="Arial" w:hAnsi="Arial" w:cs="Arial"/>
        </w:rPr>
      </w:pPr>
    </w:p>
    <w:p w:rsidR="00345CBB" w:rsidP="00345CBB" w:rsidRDefault="00446B7F">
      <w:pPr>
        <w:pStyle w:val="Bezproreda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dio tražbine u iznosu od 532,87 kn, dok </w:t>
      </w:r>
      <w:r w:rsidRPr="00345CBB" w:rsidR="00345CBB">
        <w:rPr>
          <w:rFonts w:ascii="Arial" w:hAnsi="Arial" w:cs="Arial"/>
        </w:rPr>
        <w:t xml:space="preserve">osporavanje </w:t>
      </w:r>
      <w:r>
        <w:rPr>
          <w:rFonts w:ascii="Arial" w:hAnsi="Arial" w:cs="Arial"/>
        </w:rPr>
        <w:t xml:space="preserve">za preostali dio u iznosu od 552,58 kn </w:t>
      </w:r>
      <w:r w:rsidRPr="00345CBB" w:rsidR="00345CBB">
        <w:rPr>
          <w:rFonts w:ascii="Arial" w:hAnsi="Arial" w:cs="Arial"/>
        </w:rPr>
        <w:t>nije otklonjeno.</w:t>
      </w:r>
    </w:p>
    <w:p w:rsidRPr="00B616C9" w:rsidR="00B616C9" w:rsidP="00E9684D" w:rsidRDefault="00B616C9">
      <w:pPr>
        <w:pStyle w:val="Bezproreda"/>
        <w:jc w:val="both"/>
        <w:rPr>
          <w:rFonts w:ascii="Arial" w:hAnsi="Arial" w:cs="Arial"/>
        </w:rPr>
      </w:pPr>
    </w:p>
    <w:p w:rsidR="00164D7B" w:rsidP="00164D7B" w:rsidRDefault="00164D7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VIGIDAS PACK</w:t>
      </w:r>
    </w:p>
    <w:p w:rsidR="007E4422" w:rsidP="007E4422" w:rsidRDefault="007E4422">
      <w:pPr>
        <w:pStyle w:val="Bezproreda"/>
        <w:ind w:left="720"/>
        <w:jc w:val="both"/>
        <w:rPr>
          <w:rFonts w:ascii="Arial" w:hAnsi="Arial" w:cs="Arial"/>
        </w:rPr>
      </w:pPr>
    </w:p>
    <w:p w:rsidR="00345CBB" w:rsidP="00345CBB" w:rsidRDefault="007E4422">
      <w:pPr>
        <w:pStyle w:val="Bezproreda"/>
        <w:ind w:left="720"/>
        <w:jc w:val="both"/>
        <w:rPr>
          <w:rFonts w:ascii="Arial" w:hAnsi="Arial" w:cs="Arial"/>
        </w:rPr>
      </w:pPr>
      <w:r w:rsidRPr="007E4422">
        <w:rPr>
          <w:rFonts w:ascii="Arial" w:hAnsi="Arial" w:cs="Arial"/>
        </w:rPr>
        <w:t>Konstatira se da nedostaju u prijedlogu za otvaranje predstečajnog postupka podaci o ovom subjektu, te se punomoćnica dužnika obvezuje iste dostaviti u roku od 8 dana.</w:t>
      </w:r>
    </w:p>
    <w:p w:rsidR="007E4422" w:rsidP="00345CBB" w:rsidRDefault="007E4422">
      <w:pPr>
        <w:pStyle w:val="Bezproreda"/>
        <w:ind w:left="720"/>
        <w:jc w:val="both"/>
        <w:rPr>
          <w:rFonts w:ascii="Arial" w:hAnsi="Arial" w:cs="Arial"/>
        </w:rPr>
      </w:pPr>
    </w:p>
    <w:p w:rsidRPr="009103E6" w:rsidR="009103E6" w:rsidP="009103E6" w:rsidRDefault="009103E6">
      <w:pPr>
        <w:pStyle w:val="Bezproreda"/>
        <w:ind w:left="720"/>
        <w:jc w:val="both"/>
        <w:rPr>
          <w:rFonts w:ascii="Arial" w:hAnsi="Arial" w:cs="Arial"/>
        </w:rPr>
      </w:pPr>
      <w:r w:rsidRPr="009103E6">
        <w:rPr>
          <w:rFonts w:ascii="Arial" w:hAnsi="Arial" w:cs="Arial"/>
        </w:rPr>
        <w:t>Dužnik i povjerenica osporavaju prijavljenu tražbinu u cijelosti jer je tražbina omaškom knjigovodstva ostal</w:t>
      </w:r>
      <w:r w:rsidR="007E4422">
        <w:rPr>
          <w:rFonts w:ascii="Arial" w:hAnsi="Arial" w:cs="Arial"/>
        </w:rPr>
        <w:t>a navedena u poslovnim knjigama, ovršna isprava ne postoji.</w:t>
      </w:r>
      <w:r w:rsidRPr="009103E6">
        <w:rPr>
          <w:rFonts w:ascii="Arial" w:hAnsi="Arial" w:cs="Arial"/>
        </w:rPr>
        <w:t xml:space="preserve">                          </w:t>
      </w:r>
    </w:p>
    <w:p w:rsidRPr="009103E6" w:rsidR="009103E6" w:rsidP="009103E6" w:rsidRDefault="009103E6">
      <w:pPr>
        <w:pStyle w:val="Bezproreda"/>
        <w:ind w:left="720"/>
        <w:jc w:val="both"/>
        <w:rPr>
          <w:rFonts w:ascii="Arial" w:hAnsi="Arial" w:cs="Arial"/>
        </w:rPr>
      </w:pPr>
    </w:p>
    <w:p w:rsidRPr="009103E6" w:rsidR="009103E6" w:rsidP="009103E6" w:rsidRDefault="009103E6">
      <w:pPr>
        <w:pStyle w:val="Bezproreda"/>
        <w:ind w:left="720"/>
        <w:jc w:val="both"/>
        <w:rPr>
          <w:rFonts w:ascii="Arial" w:hAnsi="Arial" w:cs="Arial"/>
        </w:rPr>
      </w:pPr>
      <w:r w:rsidRPr="009103E6">
        <w:rPr>
          <w:rFonts w:ascii="Arial" w:hAnsi="Arial" w:cs="Arial"/>
        </w:rPr>
        <w:t xml:space="preserve">Sud donosi </w:t>
      </w:r>
    </w:p>
    <w:p w:rsidRPr="009103E6" w:rsidR="009103E6" w:rsidP="009103E6" w:rsidRDefault="009103E6">
      <w:pPr>
        <w:pStyle w:val="Bezproreda"/>
        <w:ind w:left="720"/>
        <w:jc w:val="center"/>
        <w:rPr>
          <w:rFonts w:ascii="Arial" w:hAnsi="Arial" w:cs="Arial"/>
        </w:rPr>
      </w:pPr>
      <w:r w:rsidRPr="009103E6">
        <w:rPr>
          <w:rFonts w:ascii="Arial" w:hAnsi="Arial" w:cs="Arial"/>
        </w:rPr>
        <w:t>r j e š e n j e</w:t>
      </w:r>
    </w:p>
    <w:p w:rsidRPr="009103E6" w:rsidR="009103E6" w:rsidP="009103E6" w:rsidRDefault="009103E6">
      <w:pPr>
        <w:pStyle w:val="Bezproreda"/>
        <w:ind w:left="720"/>
        <w:jc w:val="both"/>
        <w:rPr>
          <w:rFonts w:ascii="Arial" w:hAnsi="Arial" w:cs="Arial"/>
        </w:rPr>
      </w:pPr>
    </w:p>
    <w:p w:rsidR="00345CBB" w:rsidP="009103E6" w:rsidRDefault="009103E6">
      <w:pPr>
        <w:pStyle w:val="Bezproreda"/>
        <w:ind w:left="720"/>
        <w:jc w:val="both"/>
        <w:rPr>
          <w:rFonts w:ascii="Arial" w:hAnsi="Arial" w:cs="Arial"/>
        </w:rPr>
      </w:pPr>
      <w:r w:rsidRPr="009103E6">
        <w:rPr>
          <w:rFonts w:ascii="Arial" w:hAnsi="Arial" w:cs="Arial"/>
        </w:rPr>
        <w:t xml:space="preserve">Utvrđuje se da osporavanje tražbine u iznosu od </w:t>
      </w:r>
      <w:r>
        <w:rPr>
          <w:rFonts w:ascii="Arial" w:hAnsi="Arial" w:cs="Arial"/>
        </w:rPr>
        <w:t>685,86</w:t>
      </w:r>
      <w:r w:rsidRPr="009103E6">
        <w:rPr>
          <w:rFonts w:ascii="Arial" w:hAnsi="Arial" w:cs="Arial"/>
        </w:rPr>
        <w:t xml:space="preserve"> kn nije otklonjeno.</w:t>
      </w:r>
    </w:p>
    <w:p w:rsidR="00B616C9" w:rsidP="00E9684D" w:rsidRDefault="00B616C9">
      <w:pPr>
        <w:pStyle w:val="Bezproreda"/>
        <w:jc w:val="both"/>
        <w:rPr>
          <w:rFonts w:ascii="Arial" w:hAnsi="Arial" w:cs="Arial"/>
        </w:rPr>
      </w:pPr>
    </w:p>
    <w:p w:rsidR="00164D7B" w:rsidP="00164D7B" w:rsidRDefault="00164D7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Vladimir Đuras, vl. obrta Vulkanizerstvo Đuras, Šijanec</w:t>
      </w:r>
    </w:p>
    <w:p w:rsidR="009103E6" w:rsidP="009103E6" w:rsidRDefault="009103E6">
      <w:pPr>
        <w:pStyle w:val="Bezproreda"/>
        <w:ind w:left="720"/>
        <w:jc w:val="both"/>
        <w:rPr>
          <w:rFonts w:ascii="Arial" w:hAnsi="Arial" w:cs="Arial"/>
        </w:rPr>
      </w:pPr>
    </w:p>
    <w:p w:rsidRPr="009103E6" w:rsidR="009103E6" w:rsidP="009103E6" w:rsidRDefault="009103E6">
      <w:pPr>
        <w:pStyle w:val="Bezproreda"/>
        <w:ind w:left="720"/>
        <w:jc w:val="both"/>
        <w:rPr>
          <w:rFonts w:ascii="Arial" w:hAnsi="Arial" w:cs="Arial"/>
        </w:rPr>
      </w:pPr>
      <w:r w:rsidRPr="009103E6">
        <w:rPr>
          <w:rFonts w:ascii="Arial" w:hAnsi="Arial" w:cs="Arial"/>
        </w:rPr>
        <w:t>Dužnik i povjerenica</w:t>
      </w:r>
      <w:r w:rsidR="007E4422">
        <w:rPr>
          <w:rFonts w:ascii="Arial" w:hAnsi="Arial" w:cs="Arial"/>
        </w:rPr>
        <w:t xml:space="preserve"> ne otklanjaju osporavanje dijela prijavljene tražbine u iznosu od 314,48 kn, za koji ne postoji ovršna isprava dok je preostali dio u iznosu od 9.910,50 kn nesporan.</w:t>
      </w:r>
      <w:r>
        <w:rPr>
          <w:rFonts w:ascii="Arial" w:hAnsi="Arial" w:cs="Arial"/>
        </w:rPr>
        <w:t xml:space="preserve"> </w:t>
      </w:r>
    </w:p>
    <w:p w:rsidRPr="009103E6" w:rsidR="009103E6" w:rsidP="009103E6" w:rsidRDefault="009103E6">
      <w:pPr>
        <w:pStyle w:val="Bezproreda"/>
        <w:ind w:left="720"/>
        <w:jc w:val="both"/>
        <w:rPr>
          <w:rFonts w:ascii="Arial" w:hAnsi="Arial" w:cs="Arial"/>
        </w:rPr>
      </w:pPr>
    </w:p>
    <w:p w:rsidRPr="009103E6" w:rsidR="009103E6" w:rsidP="009103E6" w:rsidRDefault="009103E6">
      <w:pPr>
        <w:pStyle w:val="Bezproreda"/>
        <w:ind w:left="720"/>
        <w:jc w:val="both"/>
        <w:rPr>
          <w:rFonts w:ascii="Arial" w:hAnsi="Arial" w:cs="Arial"/>
        </w:rPr>
      </w:pPr>
      <w:r w:rsidRPr="009103E6">
        <w:rPr>
          <w:rFonts w:ascii="Arial" w:hAnsi="Arial" w:cs="Arial"/>
        </w:rPr>
        <w:t xml:space="preserve">Sud donosi </w:t>
      </w:r>
    </w:p>
    <w:p w:rsidRPr="009103E6" w:rsidR="009103E6" w:rsidP="009103E6" w:rsidRDefault="009103E6">
      <w:pPr>
        <w:pStyle w:val="Bezproreda"/>
        <w:ind w:left="720"/>
        <w:jc w:val="center"/>
        <w:rPr>
          <w:rFonts w:ascii="Arial" w:hAnsi="Arial" w:cs="Arial"/>
        </w:rPr>
      </w:pPr>
      <w:r w:rsidRPr="009103E6">
        <w:rPr>
          <w:rFonts w:ascii="Arial" w:hAnsi="Arial" w:cs="Arial"/>
        </w:rPr>
        <w:t>r j e š e n j e</w:t>
      </w:r>
    </w:p>
    <w:p w:rsidRPr="009103E6" w:rsidR="009103E6" w:rsidP="009103E6" w:rsidRDefault="009103E6">
      <w:pPr>
        <w:pStyle w:val="Bezproreda"/>
        <w:ind w:left="720"/>
        <w:jc w:val="both"/>
        <w:rPr>
          <w:rFonts w:ascii="Arial" w:hAnsi="Arial" w:cs="Arial"/>
        </w:rPr>
      </w:pPr>
    </w:p>
    <w:p w:rsidR="009103E6" w:rsidP="009103E6" w:rsidRDefault="007E4422">
      <w:pPr>
        <w:pStyle w:val="Bezproreda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Smatra se utvrđenim dio tražbine u iznosu od 9.910,50 kn, dok osporavanje dijela tražbine u iznosu od 314,48 nije otklonjeno. </w:t>
      </w:r>
    </w:p>
    <w:p w:rsidR="00B616C9" w:rsidP="00E9684D" w:rsidRDefault="00B616C9">
      <w:pPr>
        <w:pStyle w:val="Bezproreda"/>
        <w:jc w:val="both"/>
        <w:rPr>
          <w:rFonts w:ascii="Arial" w:hAnsi="Arial" w:cs="Arial"/>
        </w:rPr>
      </w:pPr>
    </w:p>
    <w:p w:rsidR="00164D7B" w:rsidP="00164D7B" w:rsidRDefault="00164D7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WURTH-HRVATSKA d.o.o., Zagreb</w:t>
      </w:r>
    </w:p>
    <w:p w:rsidR="009103E6" w:rsidP="009103E6" w:rsidRDefault="009103E6">
      <w:pPr>
        <w:pStyle w:val="Bezproreda"/>
        <w:ind w:left="720"/>
        <w:jc w:val="both"/>
        <w:rPr>
          <w:rFonts w:ascii="Arial" w:hAnsi="Arial" w:cs="Arial"/>
        </w:rPr>
      </w:pPr>
    </w:p>
    <w:p w:rsidRPr="009103E6" w:rsidR="009103E6" w:rsidP="009103E6" w:rsidRDefault="009103E6">
      <w:pPr>
        <w:pStyle w:val="Bezproreda"/>
        <w:ind w:left="720"/>
        <w:jc w:val="both"/>
        <w:rPr>
          <w:rFonts w:ascii="Arial" w:hAnsi="Arial" w:cs="Arial"/>
        </w:rPr>
      </w:pPr>
      <w:r w:rsidRPr="009103E6">
        <w:rPr>
          <w:rFonts w:ascii="Arial" w:hAnsi="Arial" w:cs="Arial"/>
        </w:rPr>
        <w:t xml:space="preserve">Dužnik i povjerenica osporavaju prijavljenu tražbinu u cijelosti jer je tražbina omaškom knjigovodstva ostala </w:t>
      </w:r>
      <w:r w:rsidR="007E4422">
        <w:rPr>
          <w:rFonts w:ascii="Arial" w:hAnsi="Arial" w:cs="Arial"/>
        </w:rPr>
        <w:t>navedena u poslovnim knjigama. Ovršna isprava ne postoji.</w:t>
      </w:r>
      <w:r w:rsidRPr="009103E6">
        <w:rPr>
          <w:rFonts w:ascii="Arial" w:hAnsi="Arial" w:cs="Arial"/>
        </w:rPr>
        <w:t xml:space="preserve">                          </w:t>
      </w:r>
    </w:p>
    <w:p w:rsidRPr="009103E6" w:rsidR="009103E6" w:rsidP="009103E6" w:rsidRDefault="009103E6">
      <w:pPr>
        <w:pStyle w:val="Bezproreda"/>
        <w:ind w:left="720"/>
        <w:jc w:val="both"/>
        <w:rPr>
          <w:rFonts w:ascii="Arial" w:hAnsi="Arial" w:cs="Arial"/>
        </w:rPr>
      </w:pPr>
    </w:p>
    <w:p w:rsidRPr="009103E6" w:rsidR="009103E6" w:rsidP="009103E6" w:rsidRDefault="009103E6">
      <w:pPr>
        <w:pStyle w:val="Bezproreda"/>
        <w:ind w:left="720"/>
        <w:jc w:val="both"/>
        <w:rPr>
          <w:rFonts w:ascii="Arial" w:hAnsi="Arial" w:cs="Arial"/>
        </w:rPr>
      </w:pPr>
      <w:r w:rsidRPr="009103E6">
        <w:rPr>
          <w:rFonts w:ascii="Arial" w:hAnsi="Arial" w:cs="Arial"/>
        </w:rPr>
        <w:lastRenderedPageBreak/>
        <w:t xml:space="preserve">Sud donosi </w:t>
      </w:r>
    </w:p>
    <w:p w:rsidRPr="009103E6" w:rsidR="009103E6" w:rsidP="009103E6" w:rsidRDefault="009103E6">
      <w:pPr>
        <w:pStyle w:val="Bezproreda"/>
        <w:ind w:left="720"/>
        <w:jc w:val="center"/>
        <w:rPr>
          <w:rFonts w:ascii="Arial" w:hAnsi="Arial" w:cs="Arial"/>
        </w:rPr>
      </w:pPr>
      <w:r w:rsidRPr="009103E6">
        <w:rPr>
          <w:rFonts w:ascii="Arial" w:hAnsi="Arial" w:cs="Arial"/>
        </w:rPr>
        <w:t>r j e š e n j e</w:t>
      </w:r>
    </w:p>
    <w:p w:rsidRPr="009103E6" w:rsidR="009103E6" w:rsidP="009103E6" w:rsidRDefault="009103E6">
      <w:pPr>
        <w:pStyle w:val="Bezproreda"/>
        <w:ind w:left="720"/>
        <w:jc w:val="both"/>
        <w:rPr>
          <w:rFonts w:ascii="Arial" w:hAnsi="Arial" w:cs="Arial"/>
        </w:rPr>
      </w:pPr>
    </w:p>
    <w:p w:rsidR="009103E6" w:rsidP="009103E6" w:rsidRDefault="009103E6">
      <w:pPr>
        <w:pStyle w:val="Bezproreda"/>
        <w:ind w:left="720"/>
        <w:jc w:val="both"/>
        <w:rPr>
          <w:rFonts w:ascii="Arial" w:hAnsi="Arial" w:cs="Arial"/>
        </w:rPr>
      </w:pPr>
      <w:r w:rsidRPr="009103E6">
        <w:rPr>
          <w:rFonts w:ascii="Arial" w:hAnsi="Arial" w:cs="Arial"/>
        </w:rPr>
        <w:t xml:space="preserve">Utvrđuje se da osporavanje tražbine u iznosu od </w:t>
      </w:r>
      <w:r>
        <w:rPr>
          <w:rFonts w:ascii="Arial" w:hAnsi="Arial" w:cs="Arial"/>
        </w:rPr>
        <w:t>503,25</w:t>
      </w:r>
      <w:r w:rsidRPr="009103E6">
        <w:rPr>
          <w:rFonts w:ascii="Arial" w:hAnsi="Arial" w:cs="Arial"/>
        </w:rPr>
        <w:t xml:space="preserve"> kn nije otklonjeno.</w:t>
      </w:r>
    </w:p>
    <w:p w:rsidR="00B616C9" w:rsidP="00E9684D" w:rsidRDefault="00B616C9">
      <w:pPr>
        <w:pStyle w:val="Bezproreda"/>
        <w:jc w:val="both"/>
        <w:rPr>
          <w:rFonts w:ascii="Arial" w:hAnsi="Arial" w:cs="Arial"/>
        </w:rPr>
      </w:pPr>
    </w:p>
    <w:p w:rsidR="00164D7B" w:rsidP="00164D7B" w:rsidRDefault="00164D7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BOŽIDAR ZAGOREC, Šijanec</w:t>
      </w:r>
    </w:p>
    <w:p w:rsidR="009103E6" w:rsidP="009103E6" w:rsidRDefault="009103E6">
      <w:pPr>
        <w:pStyle w:val="Bezproreda"/>
        <w:ind w:left="720"/>
        <w:jc w:val="both"/>
        <w:rPr>
          <w:rFonts w:ascii="Arial" w:hAnsi="Arial" w:cs="Arial"/>
        </w:rPr>
      </w:pPr>
    </w:p>
    <w:p w:rsidRPr="009103E6" w:rsidR="009103E6" w:rsidP="009103E6" w:rsidRDefault="009103E6">
      <w:pPr>
        <w:pStyle w:val="Bezproreda"/>
        <w:ind w:left="720"/>
        <w:jc w:val="both"/>
        <w:rPr>
          <w:rFonts w:ascii="Arial" w:hAnsi="Arial" w:cs="Arial"/>
        </w:rPr>
      </w:pPr>
      <w:r w:rsidRPr="009103E6">
        <w:rPr>
          <w:rFonts w:ascii="Arial" w:hAnsi="Arial" w:cs="Arial"/>
        </w:rPr>
        <w:t xml:space="preserve">Dužnik i povjerenica osporavaju prijavljenu tražbinu u cijelosti jer je tražbina omaškom knjigovodstva ostala </w:t>
      </w:r>
      <w:r w:rsidR="007E4422">
        <w:rPr>
          <w:rFonts w:ascii="Arial" w:hAnsi="Arial" w:cs="Arial"/>
        </w:rPr>
        <w:t>navedena u poslovnim knjigama. Ovršna isprava ne postoji.</w:t>
      </w:r>
      <w:r w:rsidRPr="009103E6">
        <w:rPr>
          <w:rFonts w:ascii="Arial" w:hAnsi="Arial" w:cs="Arial"/>
        </w:rPr>
        <w:t xml:space="preserve">                        </w:t>
      </w:r>
    </w:p>
    <w:p w:rsidRPr="009103E6" w:rsidR="009103E6" w:rsidP="009103E6" w:rsidRDefault="009103E6">
      <w:pPr>
        <w:pStyle w:val="Bezproreda"/>
        <w:ind w:left="720"/>
        <w:jc w:val="both"/>
        <w:rPr>
          <w:rFonts w:ascii="Arial" w:hAnsi="Arial" w:cs="Arial"/>
        </w:rPr>
      </w:pPr>
    </w:p>
    <w:p w:rsidRPr="009103E6" w:rsidR="009103E6" w:rsidP="009103E6" w:rsidRDefault="009103E6">
      <w:pPr>
        <w:pStyle w:val="Bezproreda"/>
        <w:ind w:left="720"/>
        <w:jc w:val="both"/>
        <w:rPr>
          <w:rFonts w:ascii="Arial" w:hAnsi="Arial" w:cs="Arial"/>
        </w:rPr>
      </w:pPr>
      <w:r w:rsidRPr="009103E6">
        <w:rPr>
          <w:rFonts w:ascii="Arial" w:hAnsi="Arial" w:cs="Arial"/>
        </w:rPr>
        <w:t xml:space="preserve">Sud donosi </w:t>
      </w:r>
    </w:p>
    <w:p w:rsidRPr="009103E6" w:rsidR="009103E6" w:rsidP="009103E6" w:rsidRDefault="009103E6">
      <w:pPr>
        <w:pStyle w:val="Bezproreda"/>
        <w:ind w:left="720"/>
        <w:jc w:val="center"/>
        <w:rPr>
          <w:rFonts w:ascii="Arial" w:hAnsi="Arial" w:cs="Arial"/>
        </w:rPr>
      </w:pPr>
      <w:r w:rsidRPr="009103E6">
        <w:rPr>
          <w:rFonts w:ascii="Arial" w:hAnsi="Arial" w:cs="Arial"/>
        </w:rPr>
        <w:t>r j e š e n j e</w:t>
      </w:r>
    </w:p>
    <w:p w:rsidRPr="009103E6" w:rsidR="009103E6" w:rsidP="009103E6" w:rsidRDefault="009103E6">
      <w:pPr>
        <w:pStyle w:val="Bezproreda"/>
        <w:ind w:left="720"/>
        <w:jc w:val="both"/>
        <w:rPr>
          <w:rFonts w:ascii="Arial" w:hAnsi="Arial" w:cs="Arial"/>
        </w:rPr>
      </w:pPr>
    </w:p>
    <w:p w:rsidR="009103E6" w:rsidP="009103E6" w:rsidRDefault="009103E6">
      <w:pPr>
        <w:pStyle w:val="Bezproreda"/>
        <w:ind w:left="720"/>
        <w:jc w:val="both"/>
        <w:rPr>
          <w:rFonts w:ascii="Arial" w:hAnsi="Arial" w:cs="Arial"/>
        </w:rPr>
      </w:pPr>
      <w:r w:rsidRPr="009103E6">
        <w:rPr>
          <w:rFonts w:ascii="Arial" w:hAnsi="Arial" w:cs="Arial"/>
        </w:rPr>
        <w:t xml:space="preserve">Utvrđuje se da osporavanje tražbine u iznosu od </w:t>
      </w:r>
      <w:r>
        <w:rPr>
          <w:rFonts w:ascii="Arial" w:hAnsi="Arial" w:cs="Arial"/>
        </w:rPr>
        <w:t>6.503,37</w:t>
      </w:r>
      <w:r w:rsidRPr="009103E6">
        <w:rPr>
          <w:rFonts w:ascii="Arial" w:hAnsi="Arial" w:cs="Arial"/>
        </w:rPr>
        <w:t xml:space="preserve"> kn nije otklonjeno.</w:t>
      </w:r>
    </w:p>
    <w:p w:rsidR="00703140" w:rsidP="00703140" w:rsidRDefault="00703140">
      <w:pPr>
        <w:pStyle w:val="Bezproreda"/>
        <w:jc w:val="both"/>
        <w:rPr>
          <w:rFonts w:ascii="Arial" w:hAnsi="Arial" w:cs="Arial"/>
        </w:rPr>
      </w:pPr>
    </w:p>
    <w:p w:rsidR="00164D7B" w:rsidP="00164D7B" w:rsidRDefault="00164D7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ZAGREBINSPEKT d.o.o., Zagreb</w:t>
      </w:r>
    </w:p>
    <w:p w:rsidR="009103E6" w:rsidP="009103E6" w:rsidRDefault="009103E6">
      <w:pPr>
        <w:pStyle w:val="Bezproreda"/>
        <w:ind w:left="720"/>
        <w:jc w:val="both"/>
        <w:rPr>
          <w:rFonts w:ascii="Arial" w:hAnsi="Arial" w:cs="Arial"/>
        </w:rPr>
      </w:pPr>
    </w:p>
    <w:p w:rsidR="009103E6" w:rsidP="009103E6" w:rsidRDefault="0058037C">
      <w:pPr>
        <w:pStyle w:val="Bezproreda"/>
        <w:ind w:left="720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9103E6">
        <w:rPr>
          <w:rFonts w:ascii="Arial" w:hAnsi="Arial" w:cs="Arial"/>
        </w:rPr>
        <w:t>6.625,00 kn.</w:t>
      </w:r>
    </w:p>
    <w:p w:rsidR="00703140" w:rsidP="00E9684D" w:rsidRDefault="00703140">
      <w:pPr>
        <w:pStyle w:val="Bezproreda"/>
        <w:jc w:val="both"/>
        <w:rPr>
          <w:rFonts w:ascii="Arial" w:hAnsi="Arial" w:cs="Arial"/>
        </w:rPr>
      </w:pPr>
    </w:p>
    <w:p w:rsidR="00164D7B" w:rsidP="00164D7B" w:rsidRDefault="00164D7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ZELINAPROMET d.o.o., Sveti Ivan Zelina</w:t>
      </w:r>
    </w:p>
    <w:p w:rsidR="009103E6" w:rsidP="009103E6" w:rsidRDefault="009103E6">
      <w:pPr>
        <w:pStyle w:val="Bezproreda"/>
        <w:ind w:left="720"/>
        <w:jc w:val="both"/>
        <w:rPr>
          <w:rFonts w:ascii="Arial" w:hAnsi="Arial" w:cs="Arial"/>
        </w:rPr>
      </w:pPr>
    </w:p>
    <w:p w:rsidR="009103E6" w:rsidP="009103E6" w:rsidRDefault="0058037C">
      <w:pPr>
        <w:pStyle w:val="Bezproreda"/>
        <w:ind w:left="720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9103E6">
        <w:rPr>
          <w:rFonts w:ascii="Arial" w:hAnsi="Arial" w:cs="Arial"/>
        </w:rPr>
        <w:t>7.795,00 kn.</w:t>
      </w:r>
    </w:p>
    <w:p w:rsidR="00703140" w:rsidP="00E9684D" w:rsidRDefault="00703140">
      <w:pPr>
        <w:pStyle w:val="Bezproreda"/>
        <w:jc w:val="both"/>
        <w:rPr>
          <w:rFonts w:ascii="Arial" w:hAnsi="Arial" w:cs="Arial"/>
        </w:rPr>
      </w:pPr>
    </w:p>
    <w:p w:rsidR="00164D7B" w:rsidP="00164D7B" w:rsidRDefault="00164D7B">
      <w:pPr>
        <w:pStyle w:val="Bezproreda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KULOVAC Cazim Lademittelservice, Thalgau</w:t>
      </w:r>
    </w:p>
    <w:p w:rsidR="007E4422" w:rsidP="007E4422" w:rsidRDefault="007E4422">
      <w:pPr>
        <w:pStyle w:val="Bezproreda"/>
        <w:ind w:left="720"/>
        <w:jc w:val="both"/>
        <w:rPr>
          <w:rFonts w:ascii="Arial" w:hAnsi="Arial" w:cs="Arial"/>
        </w:rPr>
      </w:pPr>
    </w:p>
    <w:p w:rsidR="00703140" w:rsidP="00703140" w:rsidRDefault="007E4422">
      <w:pPr>
        <w:pStyle w:val="Bezproreda"/>
        <w:ind w:left="720"/>
        <w:jc w:val="both"/>
        <w:rPr>
          <w:rFonts w:ascii="Arial" w:hAnsi="Arial" w:cs="Arial"/>
        </w:rPr>
      </w:pPr>
      <w:r w:rsidRPr="007E4422">
        <w:rPr>
          <w:rFonts w:ascii="Arial" w:hAnsi="Arial" w:cs="Arial"/>
        </w:rPr>
        <w:t>Konstatira se da nedostaju u prijedlogu za otvaranje predstečajnog postupka podaci o ovom subjektu, te se punomoćnica dužnika obvezuje iste dostaviti u roku od 8 dana.</w:t>
      </w:r>
    </w:p>
    <w:p w:rsidR="007E4422" w:rsidP="00703140" w:rsidRDefault="007E4422">
      <w:pPr>
        <w:pStyle w:val="Bezproreda"/>
        <w:ind w:left="720"/>
        <w:jc w:val="both"/>
        <w:rPr>
          <w:rFonts w:ascii="Arial" w:hAnsi="Arial" w:cs="Arial"/>
        </w:rPr>
      </w:pPr>
    </w:p>
    <w:p w:rsidR="00164D7B" w:rsidP="00164D7B" w:rsidRDefault="0058037C">
      <w:pPr>
        <w:pStyle w:val="Bezproreda"/>
        <w:ind w:left="720"/>
        <w:jc w:val="both"/>
        <w:rPr>
          <w:rFonts w:ascii="Arial" w:hAnsi="Arial" w:cs="Arial"/>
        </w:rPr>
      </w:pPr>
      <w:r w:rsidRPr="0058037C">
        <w:rPr>
          <w:rFonts w:ascii="Arial" w:hAnsi="Arial" w:cs="Arial"/>
        </w:rPr>
        <w:t xml:space="preserve">Tražbina se smatra utvrđenom u iznosu od </w:t>
      </w:r>
      <w:r w:rsidR="009103E6">
        <w:rPr>
          <w:rFonts w:ascii="Arial" w:hAnsi="Arial" w:cs="Arial"/>
        </w:rPr>
        <w:t>52.347,03 kn.</w:t>
      </w:r>
    </w:p>
    <w:p w:rsidR="002C3B4B" w:rsidP="00164D7B" w:rsidRDefault="002C3B4B">
      <w:pPr>
        <w:pStyle w:val="Bezproreda"/>
        <w:ind w:left="720"/>
        <w:jc w:val="both"/>
        <w:rPr>
          <w:rFonts w:ascii="Arial" w:hAnsi="Arial" w:cs="Arial"/>
        </w:rPr>
      </w:pPr>
    </w:p>
    <w:p w:rsidRPr="002C3B4B" w:rsidR="002C3B4B" w:rsidP="0018503B" w:rsidRDefault="0018503B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Povjerenica te punomoćnica dužnika suglasno izjavljuju da je </w:t>
      </w:r>
      <w:r w:rsidRPr="002C3B4B" w:rsidR="002C3B4B">
        <w:rPr>
          <w:rFonts w:ascii="Arial" w:hAnsi="Arial" w:cs="Arial"/>
        </w:rPr>
        <w:t>HRVATSKA BANKA ZA OBNOVU I RAZVITAK, Zagreb</w:t>
      </w:r>
      <w:r>
        <w:rPr>
          <w:rFonts w:ascii="Arial" w:hAnsi="Arial" w:cs="Arial"/>
        </w:rPr>
        <w:t xml:space="preserve"> prijavila razlučno pravo, te je ona zapravo razlučni vjerovnik. Ista se nije odrekla</w:t>
      </w:r>
      <w:r w:rsidRPr="002C3B4B" w:rsidR="002C3B4B">
        <w:rPr>
          <w:rFonts w:ascii="Arial" w:hAnsi="Arial" w:cs="Arial"/>
        </w:rPr>
        <w:t xml:space="preserve"> prava na odvojeno namirenje odnosno odgodu namirenja</w:t>
      </w:r>
      <w:r>
        <w:rPr>
          <w:rFonts w:ascii="Arial" w:hAnsi="Arial" w:cs="Arial"/>
        </w:rPr>
        <w:t>, te ova tražbina nije dio predstečajnog postupka.</w:t>
      </w:r>
    </w:p>
    <w:p w:rsidRPr="002C3B4B" w:rsidR="002C3B4B" w:rsidP="002C3B4B" w:rsidRDefault="002C3B4B">
      <w:pPr>
        <w:pStyle w:val="Bezproreda"/>
        <w:ind w:left="720"/>
        <w:jc w:val="both"/>
        <w:rPr>
          <w:rFonts w:ascii="Arial" w:hAnsi="Arial" w:cs="Arial"/>
        </w:rPr>
      </w:pPr>
    </w:p>
    <w:p w:rsidRPr="002C3B4B" w:rsidR="002C3B4B" w:rsidP="002C3B4B" w:rsidRDefault="002C3B4B">
      <w:pPr>
        <w:pStyle w:val="Bezproreda"/>
        <w:ind w:left="720"/>
        <w:jc w:val="both"/>
        <w:rPr>
          <w:rFonts w:ascii="Arial" w:hAnsi="Arial" w:cs="Arial"/>
        </w:rPr>
      </w:pPr>
      <w:r w:rsidRPr="002C3B4B">
        <w:rPr>
          <w:rFonts w:ascii="Arial" w:hAnsi="Arial" w:cs="Arial"/>
        </w:rPr>
        <w:t>Sud donosi</w:t>
      </w:r>
    </w:p>
    <w:p w:rsidRPr="002C3B4B" w:rsidR="002C3B4B" w:rsidP="00767728" w:rsidRDefault="002C3B4B">
      <w:pPr>
        <w:pStyle w:val="Bezproreda"/>
        <w:jc w:val="center"/>
        <w:rPr>
          <w:rFonts w:ascii="Arial" w:hAnsi="Arial" w:cs="Arial"/>
        </w:rPr>
      </w:pPr>
      <w:r w:rsidRPr="002C3B4B">
        <w:rPr>
          <w:rFonts w:ascii="Arial" w:hAnsi="Arial" w:cs="Arial"/>
        </w:rPr>
        <w:t>r j e š e n j e</w:t>
      </w:r>
    </w:p>
    <w:p w:rsidRPr="002C3B4B" w:rsidR="002C3B4B" w:rsidP="002C3B4B" w:rsidRDefault="002C3B4B">
      <w:pPr>
        <w:pStyle w:val="Bezproreda"/>
        <w:ind w:left="720"/>
        <w:jc w:val="both"/>
        <w:rPr>
          <w:rFonts w:ascii="Arial" w:hAnsi="Arial" w:cs="Arial"/>
        </w:rPr>
      </w:pPr>
    </w:p>
    <w:p w:rsidR="00164D7B" w:rsidP="002C3B4B" w:rsidRDefault="002C3B4B">
      <w:pPr>
        <w:pStyle w:val="Bezproreda"/>
        <w:ind w:left="720"/>
        <w:jc w:val="both"/>
        <w:rPr>
          <w:rFonts w:ascii="Arial" w:hAnsi="Arial" w:cs="Arial"/>
        </w:rPr>
      </w:pPr>
      <w:r w:rsidRPr="002C3B4B">
        <w:rPr>
          <w:rFonts w:ascii="Arial" w:hAnsi="Arial" w:cs="Arial"/>
        </w:rPr>
        <w:t>Ova tražbina bit će uvrštena u tablicu razlučnih vjerovnika.</w:t>
      </w:r>
    </w:p>
    <w:p w:rsidR="002E261E" w:rsidP="002C3B4B" w:rsidRDefault="002E261E">
      <w:pPr>
        <w:pStyle w:val="Bezproreda"/>
        <w:ind w:left="720"/>
        <w:jc w:val="both"/>
        <w:rPr>
          <w:rFonts w:ascii="Arial" w:hAnsi="Arial" w:cs="Arial"/>
        </w:rPr>
      </w:pPr>
    </w:p>
    <w:p w:rsidR="002E261E" w:rsidP="002C3B4B" w:rsidRDefault="002E261E">
      <w:pPr>
        <w:pStyle w:val="Bezproreda"/>
        <w:ind w:left="720"/>
        <w:jc w:val="both"/>
        <w:rPr>
          <w:rFonts w:ascii="Arial" w:hAnsi="Arial" w:cs="Arial"/>
        </w:rPr>
      </w:pPr>
    </w:p>
    <w:p w:rsidRPr="002E261E" w:rsidR="002E261E" w:rsidP="002E261E" w:rsidRDefault="002E261E">
      <w:pPr>
        <w:pStyle w:val="Bezproreda"/>
        <w:ind w:left="720"/>
        <w:jc w:val="both"/>
        <w:rPr>
          <w:rFonts w:ascii="Arial" w:hAnsi="Arial" w:cs="Arial"/>
        </w:rPr>
      </w:pPr>
      <w:r w:rsidRPr="002E261E">
        <w:rPr>
          <w:rFonts w:ascii="Arial" w:hAnsi="Arial" w:cs="Arial"/>
        </w:rPr>
        <w:t>Sud donosi</w:t>
      </w:r>
    </w:p>
    <w:p w:rsidR="002E261E" w:rsidP="00767728" w:rsidRDefault="002E261E">
      <w:pPr>
        <w:pStyle w:val="Bezproreda"/>
        <w:jc w:val="center"/>
        <w:rPr>
          <w:rFonts w:ascii="Arial" w:hAnsi="Arial" w:cs="Arial"/>
        </w:rPr>
      </w:pPr>
      <w:r w:rsidRPr="002E261E">
        <w:rPr>
          <w:rFonts w:ascii="Arial" w:hAnsi="Arial" w:cs="Arial"/>
        </w:rPr>
        <w:t>r j e š e n j e</w:t>
      </w:r>
    </w:p>
    <w:p w:rsidRPr="00164D7B" w:rsidR="002E261E" w:rsidP="002E261E" w:rsidRDefault="00767728">
      <w:pPr>
        <w:pStyle w:val="Bezproreda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Prekida se</w:t>
      </w:r>
      <w:bookmarkStart w:name="_GoBack" w:id="0"/>
      <w:bookmarkEnd w:id="0"/>
      <w:r>
        <w:rPr>
          <w:rFonts w:ascii="Arial" w:hAnsi="Arial" w:cs="Arial"/>
        </w:rPr>
        <w:t xml:space="preserve"> ročište, a nastavak se određuje za </w:t>
      </w:r>
      <w:r w:rsidR="007140BF">
        <w:rPr>
          <w:rFonts w:ascii="Arial" w:hAnsi="Arial" w:cs="Arial"/>
        </w:rPr>
        <w:t>04. travnja 2022. u 12,30 sati o čemu se svi prisutni obavještavaju proglasom ovog rješenja.</w:t>
      </w:r>
    </w:p>
    <w:p w:rsidR="00D17BF0" w:rsidP="00D17BF0" w:rsidRDefault="00D17BF0">
      <w:pPr>
        <w:pStyle w:val="SudSjedite"/>
        <w:tabs>
          <w:tab w:val="clear" w:pos="7088"/>
        </w:tabs>
        <w:jc w:val="both"/>
        <w:rPr>
          <w:rFonts w:ascii="Arial" w:hAnsi="Arial" w:cs="Arial"/>
        </w:rPr>
      </w:pPr>
    </w:p>
    <w:p w:rsidRPr="00D17BF0" w:rsidR="00D17BF0" w:rsidP="00D17BF0" w:rsidRDefault="00D17BF0">
      <w:pPr>
        <w:pStyle w:val="SudSjedite"/>
        <w:tabs>
          <w:tab w:val="clear" w:pos="7088"/>
        </w:tabs>
        <w:jc w:val="both"/>
        <w:rPr>
          <w:rFonts w:ascii="Arial" w:hAnsi="Arial" w:cs="Arial"/>
        </w:rPr>
      </w:pPr>
    </w:p>
    <w:p w:rsidRPr="005E37ED" w:rsidR="00980963" w:rsidP="00D17BF0" w:rsidRDefault="00D17BF0">
      <w:pPr>
        <w:pStyle w:val="SudSjedite"/>
        <w:tabs>
          <w:tab w:val="clear" w:pos="7088"/>
        </w:tabs>
        <w:jc w:val="center"/>
        <w:rPr>
          <w:rFonts w:ascii="Arial" w:hAnsi="Arial" w:cs="Arial"/>
        </w:rPr>
      </w:pPr>
      <w:r w:rsidRPr="00D17BF0">
        <w:rPr>
          <w:rFonts w:ascii="Arial" w:hAnsi="Arial" w:cs="Arial"/>
        </w:rPr>
        <w:t xml:space="preserve">Dovršeno u </w:t>
      </w:r>
      <w:r w:rsidR="00710735">
        <w:rPr>
          <w:rFonts w:ascii="Arial" w:hAnsi="Arial" w:cs="Arial"/>
        </w:rPr>
        <w:t>13,50</w:t>
      </w:r>
      <w:r w:rsidRPr="00D17BF0">
        <w:rPr>
          <w:rFonts w:ascii="Arial" w:hAnsi="Arial" w:cs="Arial"/>
        </w:rPr>
        <w:t xml:space="preserve"> sati.</w:t>
      </w:r>
      <w:r w:rsidR="00603245">
        <w:rPr>
          <w:rFonts w:ascii="Arial" w:hAnsi="Arial" w:cs="Arial"/>
        </w:rPr>
        <w:t xml:space="preserve"> </w:t>
      </w:r>
    </w:p>
    <w:sectPr w:rsidRPr="005E37ED" w:rsidR="00980963" w:rsidSect="00B26726">
      <w:headerReference w:type="default" r:id="rId9"/>
      <w:footerReference w:type="default" r:id="rId10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501F5" w:rsidP="00537B78" w:rsidRDefault="007501F5">
      <w:r>
        <w:separator/>
      </w:r>
    </w:p>
  </w:endnote>
  <w:endnote w:type="continuationSeparator" w:id="0">
    <w:p w:rsidR="007501F5" w:rsidP="00537B78" w:rsidRDefault="007501F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56D83" w:rsidP="006E36B9" w:rsidRDefault="00F56D83">
    <w:pPr>
      <w:pStyle w:val="Podnoje"/>
      <w:jc w:val="left"/>
    </w:pPr>
  </w:p>
  <w:p w:rsidR="00F56D83" w:rsidRDefault="00F56D83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501F5" w:rsidP="00537B78" w:rsidRDefault="007501F5">
      <w:r>
        <w:separator/>
      </w:r>
    </w:p>
  </w:footnote>
  <w:footnote w:type="continuationSeparator" w:id="0">
    <w:p w:rsidR="007501F5" w:rsidP="00537B78" w:rsidRDefault="007501F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577714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CA150D" w:rsidR="00F56D83" w:rsidRDefault="00F56D83">
        <w:pPr>
          <w:pStyle w:val="Zaglavlje"/>
          <w:jc w:val="center"/>
          <w:rPr>
            <w:rFonts w:ascii="Arial" w:hAnsi="Arial" w:cs="Arial"/>
          </w:rPr>
        </w:pPr>
        <w:r w:rsidRPr="00CA150D">
          <w:rPr>
            <w:rFonts w:ascii="Arial" w:hAnsi="Arial" w:cs="Arial"/>
          </w:rPr>
          <w:fldChar w:fldCharType="begin"/>
        </w:r>
        <w:r w:rsidRPr="00CA150D">
          <w:rPr>
            <w:rFonts w:ascii="Arial" w:hAnsi="Arial" w:cs="Arial"/>
          </w:rPr>
          <w:instrText>PAGE   \* MERGEFORMAT</w:instrText>
        </w:r>
        <w:r w:rsidRPr="00CA150D">
          <w:rPr>
            <w:rFonts w:ascii="Arial" w:hAnsi="Arial" w:cs="Arial"/>
          </w:rPr>
          <w:fldChar w:fldCharType="separate"/>
        </w:r>
        <w:r w:rsidR="00603245">
          <w:rPr>
            <w:rFonts w:ascii="Arial" w:hAnsi="Arial" w:cs="Arial"/>
          </w:rPr>
          <w:t>27</w:t>
        </w:r>
        <w:r w:rsidRPr="00CA150D">
          <w:rPr>
            <w:rFonts w:ascii="Arial" w:hAnsi="Arial" w:cs="Arial"/>
          </w:rPr>
          <w:fldChar w:fldCharType="end"/>
        </w:r>
      </w:p>
    </w:sdtContent>
  </w:sdt>
  <w:p w:rsidRPr="005E37ED" w:rsidR="00F56D83" w:rsidP="00CA150D" w:rsidRDefault="00F56D83">
    <w:pPr>
      <w:pStyle w:val="Zaglavlje"/>
      <w:rPr>
        <w:rFonts w:ascii="Arial" w:hAnsi="Arial" w:cs="Arial"/>
      </w:rPr>
    </w:pPr>
    <w:r w:rsidRPr="00CA150D">
      <w:rPr>
        <w:rStyle w:val="PozadinaSvijetloCrvena"/>
        <w:rFonts w:ascii="Arial" w:hAnsi="Arial" w:cs="Arial"/>
        <w:shd w:val="clear" w:color="auto" w:fill="auto"/>
      </w:rPr>
      <w:t>Poslovni broj: 2 St-344/2021-23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D67FEA"/>
    <w:multiLevelType w:val="hybridMultilevel"/>
    <w:tmpl w:val="D7E409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9D419D6"/>
    <w:multiLevelType w:val="hybridMultilevel"/>
    <w:tmpl w:val="0694B6FC"/>
    <w:lvl w:ilvl="0" w:tplc="6C8A59BA"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062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2">
    <w:nsid w:val="1B152B6D"/>
    <w:multiLevelType w:val="hybridMultilevel"/>
    <w:tmpl w:val="D9B818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4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5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2F0C7B"/>
    <w:multiLevelType w:val="hybridMultilevel"/>
    <w:tmpl w:val="373665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7"/>
  </w:num>
  <w:num w:numId="4">
    <w:abstractNumId w:val="43"/>
  </w:num>
  <w:num w:numId="5">
    <w:abstractNumId w:val="45"/>
  </w:num>
  <w:num w:numId="6">
    <w:abstractNumId w:val="21"/>
  </w:num>
  <w:num w:numId="7">
    <w:abstractNumId w:val="23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6"/>
  </w:num>
  <w:num w:numId="18">
    <w:abstractNumId w:val="40"/>
  </w:num>
  <w:num w:numId="19">
    <w:abstractNumId w:val="16"/>
  </w:num>
  <w:num w:numId="20">
    <w:abstractNumId w:val="24"/>
  </w:num>
  <w:num w:numId="21">
    <w:abstractNumId w:val="25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8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7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0"/>
  </w:num>
  <w:num w:numId="48">
    <w:abstractNumId w:val="20"/>
  </w:num>
  <w:num w:numId="49">
    <w:abstractNumId w:val="38"/>
  </w:num>
  <w:num w:numId="50">
    <w:abstractNumId w:val="22"/>
  </w:num>
  <w:num w:numId="51">
    <w:abstractNumId w:val="18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hideGrammaticalErrors/>
  <w:attachedTemplate r:id="rId1"/>
  <w:stylePaneFormatFilter w:val="1021"/>
  <w:stylePaneSortMethod w:val="0000"/>
  <w:documentProtection w:edit="readOnly" w:enforcement="false"/>
  <w:defaultTabStop w:val="709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1C11"/>
    <w:rsid w:val="000050EC"/>
    <w:rsid w:val="00005A43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37D8F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6FD6"/>
    <w:rsid w:val="0006032E"/>
    <w:rsid w:val="00061863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5CE9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1A17"/>
    <w:rsid w:val="000933D8"/>
    <w:rsid w:val="0009470E"/>
    <w:rsid w:val="00095154"/>
    <w:rsid w:val="000A012A"/>
    <w:rsid w:val="000A0212"/>
    <w:rsid w:val="000A03FA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C7C12"/>
    <w:rsid w:val="000D090D"/>
    <w:rsid w:val="000D1B54"/>
    <w:rsid w:val="000D1DD2"/>
    <w:rsid w:val="000D2656"/>
    <w:rsid w:val="000D2B0F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9B2"/>
    <w:rsid w:val="00123B19"/>
    <w:rsid w:val="00123EC9"/>
    <w:rsid w:val="00125B5F"/>
    <w:rsid w:val="001279B7"/>
    <w:rsid w:val="00127F57"/>
    <w:rsid w:val="0013000C"/>
    <w:rsid w:val="00130ED7"/>
    <w:rsid w:val="001317DD"/>
    <w:rsid w:val="00134594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196"/>
    <w:rsid w:val="00162F07"/>
    <w:rsid w:val="00163D6E"/>
    <w:rsid w:val="00164D7B"/>
    <w:rsid w:val="0016585C"/>
    <w:rsid w:val="00165C03"/>
    <w:rsid w:val="001662E1"/>
    <w:rsid w:val="00167C8F"/>
    <w:rsid w:val="00170022"/>
    <w:rsid w:val="001711C1"/>
    <w:rsid w:val="0017193F"/>
    <w:rsid w:val="00171CD9"/>
    <w:rsid w:val="001739C1"/>
    <w:rsid w:val="001748CA"/>
    <w:rsid w:val="001751FC"/>
    <w:rsid w:val="001754BF"/>
    <w:rsid w:val="001776C8"/>
    <w:rsid w:val="00182400"/>
    <w:rsid w:val="0018256A"/>
    <w:rsid w:val="0018302A"/>
    <w:rsid w:val="0018503B"/>
    <w:rsid w:val="001856F9"/>
    <w:rsid w:val="001860AA"/>
    <w:rsid w:val="00186440"/>
    <w:rsid w:val="00186969"/>
    <w:rsid w:val="0018734A"/>
    <w:rsid w:val="001878B7"/>
    <w:rsid w:val="00192554"/>
    <w:rsid w:val="00195336"/>
    <w:rsid w:val="00196299"/>
    <w:rsid w:val="001967A6"/>
    <w:rsid w:val="00197B61"/>
    <w:rsid w:val="001A032E"/>
    <w:rsid w:val="001A07FB"/>
    <w:rsid w:val="001A14B2"/>
    <w:rsid w:val="001A1B80"/>
    <w:rsid w:val="001A5294"/>
    <w:rsid w:val="001A54FB"/>
    <w:rsid w:val="001A59C8"/>
    <w:rsid w:val="001A6B64"/>
    <w:rsid w:val="001B28C7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210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1F7F5A"/>
    <w:rsid w:val="00200211"/>
    <w:rsid w:val="002007E7"/>
    <w:rsid w:val="00201085"/>
    <w:rsid w:val="002016C2"/>
    <w:rsid w:val="002028EC"/>
    <w:rsid w:val="00202A2F"/>
    <w:rsid w:val="00204A03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0F98"/>
    <w:rsid w:val="00224F40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47F"/>
    <w:rsid w:val="0025157A"/>
    <w:rsid w:val="0025192A"/>
    <w:rsid w:val="00251B9D"/>
    <w:rsid w:val="002537D5"/>
    <w:rsid w:val="00253DB4"/>
    <w:rsid w:val="00254219"/>
    <w:rsid w:val="002544B6"/>
    <w:rsid w:val="0025479A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711"/>
    <w:rsid w:val="00284965"/>
    <w:rsid w:val="002852E3"/>
    <w:rsid w:val="00285C1A"/>
    <w:rsid w:val="00286696"/>
    <w:rsid w:val="00286D9C"/>
    <w:rsid w:val="002871FA"/>
    <w:rsid w:val="00287B3C"/>
    <w:rsid w:val="00287C8C"/>
    <w:rsid w:val="00294B2A"/>
    <w:rsid w:val="00294D35"/>
    <w:rsid w:val="00295424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B4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61E"/>
    <w:rsid w:val="002E312B"/>
    <w:rsid w:val="002E3EA6"/>
    <w:rsid w:val="002E4672"/>
    <w:rsid w:val="002E4D89"/>
    <w:rsid w:val="002F138D"/>
    <w:rsid w:val="002F1D95"/>
    <w:rsid w:val="002F2584"/>
    <w:rsid w:val="002F52D1"/>
    <w:rsid w:val="002F5DDC"/>
    <w:rsid w:val="002F781C"/>
    <w:rsid w:val="00302E9B"/>
    <w:rsid w:val="003032EF"/>
    <w:rsid w:val="00303383"/>
    <w:rsid w:val="003039E0"/>
    <w:rsid w:val="00304A44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120"/>
    <w:rsid w:val="003134C1"/>
    <w:rsid w:val="00314095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195"/>
    <w:rsid w:val="00343B32"/>
    <w:rsid w:val="003449F5"/>
    <w:rsid w:val="00345CBB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5A0"/>
    <w:rsid w:val="00364780"/>
    <w:rsid w:val="003651B7"/>
    <w:rsid w:val="0036577F"/>
    <w:rsid w:val="0037020C"/>
    <w:rsid w:val="00370547"/>
    <w:rsid w:val="003708E3"/>
    <w:rsid w:val="003709E9"/>
    <w:rsid w:val="00372E30"/>
    <w:rsid w:val="003747ED"/>
    <w:rsid w:val="00374CEC"/>
    <w:rsid w:val="00375C9B"/>
    <w:rsid w:val="0037634A"/>
    <w:rsid w:val="003766B4"/>
    <w:rsid w:val="00376D69"/>
    <w:rsid w:val="00376DD3"/>
    <w:rsid w:val="00377747"/>
    <w:rsid w:val="00380A37"/>
    <w:rsid w:val="0038168A"/>
    <w:rsid w:val="0038178A"/>
    <w:rsid w:val="00384201"/>
    <w:rsid w:val="003847E7"/>
    <w:rsid w:val="003849C5"/>
    <w:rsid w:val="00385004"/>
    <w:rsid w:val="0038636A"/>
    <w:rsid w:val="003874B2"/>
    <w:rsid w:val="00390CF6"/>
    <w:rsid w:val="00391142"/>
    <w:rsid w:val="003930CA"/>
    <w:rsid w:val="003941CE"/>
    <w:rsid w:val="003947E0"/>
    <w:rsid w:val="003A01DD"/>
    <w:rsid w:val="003A02A2"/>
    <w:rsid w:val="003A07FA"/>
    <w:rsid w:val="003A4CAB"/>
    <w:rsid w:val="003A5070"/>
    <w:rsid w:val="003A5A70"/>
    <w:rsid w:val="003A5D13"/>
    <w:rsid w:val="003A6655"/>
    <w:rsid w:val="003A7409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7DEF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691D"/>
    <w:rsid w:val="003D7394"/>
    <w:rsid w:val="003D7CB1"/>
    <w:rsid w:val="003E276E"/>
    <w:rsid w:val="003E36A1"/>
    <w:rsid w:val="003E5BEF"/>
    <w:rsid w:val="003E78C6"/>
    <w:rsid w:val="003E7D08"/>
    <w:rsid w:val="003F03E4"/>
    <w:rsid w:val="003F0E96"/>
    <w:rsid w:val="003F21A2"/>
    <w:rsid w:val="003F43BE"/>
    <w:rsid w:val="003F4454"/>
    <w:rsid w:val="003F4BD2"/>
    <w:rsid w:val="003F5111"/>
    <w:rsid w:val="003F549E"/>
    <w:rsid w:val="003F5C7F"/>
    <w:rsid w:val="003F5F52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6B7F"/>
    <w:rsid w:val="00450FFB"/>
    <w:rsid w:val="004517B5"/>
    <w:rsid w:val="00451C9D"/>
    <w:rsid w:val="0045210D"/>
    <w:rsid w:val="004527A1"/>
    <w:rsid w:val="004538A6"/>
    <w:rsid w:val="00453FC3"/>
    <w:rsid w:val="00455285"/>
    <w:rsid w:val="004558AC"/>
    <w:rsid w:val="00456305"/>
    <w:rsid w:val="0046003B"/>
    <w:rsid w:val="0046094E"/>
    <w:rsid w:val="00460C80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119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504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2BD"/>
    <w:rsid w:val="004C251B"/>
    <w:rsid w:val="004C35D6"/>
    <w:rsid w:val="004C4E17"/>
    <w:rsid w:val="004C53A1"/>
    <w:rsid w:val="004C5C5C"/>
    <w:rsid w:val="004D01C6"/>
    <w:rsid w:val="004D0309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3544"/>
    <w:rsid w:val="004F51C5"/>
    <w:rsid w:val="004F5D05"/>
    <w:rsid w:val="004F7BD4"/>
    <w:rsid w:val="00501FB7"/>
    <w:rsid w:val="00502935"/>
    <w:rsid w:val="00502B2F"/>
    <w:rsid w:val="00503550"/>
    <w:rsid w:val="00503696"/>
    <w:rsid w:val="005047A1"/>
    <w:rsid w:val="00505ED7"/>
    <w:rsid w:val="00506087"/>
    <w:rsid w:val="00506BD0"/>
    <w:rsid w:val="00506F89"/>
    <w:rsid w:val="005070D9"/>
    <w:rsid w:val="005077A2"/>
    <w:rsid w:val="00510DA9"/>
    <w:rsid w:val="0051136C"/>
    <w:rsid w:val="0051227D"/>
    <w:rsid w:val="00512A2A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54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180"/>
    <w:rsid w:val="00567FF1"/>
    <w:rsid w:val="005704DF"/>
    <w:rsid w:val="00570547"/>
    <w:rsid w:val="00572C8C"/>
    <w:rsid w:val="00574728"/>
    <w:rsid w:val="00575B34"/>
    <w:rsid w:val="005764F4"/>
    <w:rsid w:val="005775EE"/>
    <w:rsid w:val="00577686"/>
    <w:rsid w:val="0058037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3593"/>
    <w:rsid w:val="005A5653"/>
    <w:rsid w:val="005A5C0B"/>
    <w:rsid w:val="005A6DD4"/>
    <w:rsid w:val="005B03D9"/>
    <w:rsid w:val="005B131C"/>
    <w:rsid w:val="005B25FD"/>
    <w:rsid w:val="005B408B"/>
    <w:rsid w:val="005B456A"/>
    <w:rsid w:val="005B457F"/>
    <w:rsid w:val="005B73ED"/>
    <w:rsid w:val="005B790A"/>
    <w:rsid w:val="005C2D4D"/>
    <w:rsid w:val="005C4CFA"/>
    <w:rsid w:val="005C4FCB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5112"/>
    <w:rsid w:val="005D7931"/>
    <w:rsid w:val="005D7A0C"/>
    <w:rsid w:val="005E103D"/>
    <w:rsid w:val="005E2066"/>
    <w:rsid w:val="005E2780"/>
    <w:rsid w:val="005E3361"/>
    <w:rsid w:val="005E37ED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3245"/>
    <w:rsid w:val="00604205"/>
    <w:rsid w:val="0060507C"/>
    <w:rsid w:val="00606B93"/>
    <w:rsid w:val="00607110"/>
    <w:rsid w:val="006076B1"/>
    <w:rsid w:val="006123F5"/>
    <w:rsid w:val="00612D41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815"/>
    <w:rsid w:val="006469AE"/>
    <w:rsid w:val="00646C6B"/>
    <w:rsid w:val="00647A65"/>
    <w:rsid w:val="006518A7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AB9"/>
    <w:rsid w:val="00665B93"/>
    <w:rsid w:val="00666498"/>
    <w:rsid w:val="00667217"/>
    <w:rsid w:val="006679F6"/>
    <w:rsid w:val="00670C4E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012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DB0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C65"/>
    <w:rsid w:val="006C3F0D"/>
    <w:rsid w:val="006C40FC"/>
    <w:rsid w:val="006C43D0"/>
    <w:rsid w:val="006C4AF0"/>
    <w:rsid w:val="006C6FE6"/>
    <w:rsid w:val="006D1515"/>
    <w:rsid w:val="006D1D56"/>
    <w:rsid w:val="006D24C8"/>
    <w:rsid w:val="006D2800"/>
    <w:rsid w:val="006D2BAA"/>
    <w:rsid w:val="006D3F29"/>
    <w:rsid w:val="006D420E"/>
    <w:rsid w:val="006D46EF"/>
    <w:rsid w:val="006D5C77"/>
    <w:rsid w:val="006D6FD1"/>
    <w:rsid w:val="006E1851"/>
    <w:rsid w:val="006E1C9E"/>
    <w:rsid w:val="006E36B9"/>
    <w:rsid w:val="006E3B71"/>
    <w:rsid w:val="006E3CEC"/>
    <w:rsid w:val="006E564D"/>
    <w:rsid w:val="006E59B6"/>
    <w:rsid w:val="006E6966"/>
    <w:rsid w:val="006E7207"/>
    <w:rsid w:val="006F10AF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140"/>
    <w:rsid w:val="0070473D"/>
    <w:rsid w:val="00704ED0"/>
    <w:rsid w:val="007059EC"/>
    <w:rsid w:val="00705FB3"/>
    <w:rsid w:val="007061AA"/>
    <w:rsid w:val="007069A6"/>
    <w:rsid w:val="007076E0"/>
    <w:rsid w:val="007102A5"/>
    <w:rsid w:val="00710735"/>
    <w:rsid w:val="00711586"/>
    <w:rsid w:val="007117C7"/>
    <w:rsid w:val="00711AB0"/>
    <w:rsid w:val="00712F65"/>
    <w:rsid w:val="00714078"/>
    <w:rsid w:val="007140BF"/>
    <w:rsid w:val="00714563"/>
    <w:rsid w:val="00715073"/>
    <w:rsid w:val="007157A9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716"/>
    <w:rsid w:val="00736855"/>
    <w:rsid w:val="00736D2E"/>
    <w:rsid w:val="007409F5"/>
    <w:rsid w:val="00742CE9"/>
    <w:rsid w:val="007434A0"/>
    <w:rsid w:val="00743B5B"/>
    <w:rsid w:val="00744490"/>
    <w:rsid w:val="00746B2F"/>
    <w:rsid w:val="007501F5"/>
    <w:rsid w:val="00750DE3"/>
    <w:rsid w:val="00751545"/>
    <w:rsid w:val="007517F5"/>
    <w:rsid w:val="007538C3"/>
    <w:rsid w:val="007542BD"/>
    <w:rsid w:val="00755552"/>
    <w:rsid w:val="00756389"/>
    <w:rsid w:val="00756438"/>
    <w:rsid w:val="0075737A"/>
    <w:rsid w:val="007577AA"/>
    <w:rsid w:val="007619A8"/>
    <w:rsid w:val="0076374A"/>
    <w:rsid w:val="007648FB"/>
    <w:rsid w:val="00765344"/>
    <w:rsid w:val="007675CB"/>
    <w:rsid w:val="00767728"/>
    <w:rsid w:val="00770B8F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1431"/>
    <w:rsid w:val="00782C8E"/>
    <w:rsid w:val="007831FA"/>
    <w:rsid w:val="007832B1"/>
    <w:rsid w:val="00783729"/>
    <w:rsid w:val="0078426B"/>
    <w:rsid w:val="007853C8"/>
    <w:rsid w:val="00787A82"/>
    <w:rsid w:val="00787AEC"/>
    <w:rsid w:val="00787AFA"/>
    <w:rsid w:val="00787F45"/>
    <w:rsid w:val="0079043C"/>
    <w:rsid w:val="00790808"/>
    <w:rsid w:val="00791A9F"/>
    <w:rsid w:val="00793020"/>
    <w:rsid w:val="00794277"/>
    <w:rsid w:val="007950EB"/>
    <w:rsid w:val="00795B0D"/>
    <w:rsid w:val="007963D8"/>
    <w:rsid w:val="0079672D"/>
    <w:rsid w:val="00796E34"/>
    <w:rsid w:val="00797C99"/>
    <w:rsid w:val="007A06EF"/>
    <w:rsid w:val="007A13F7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1C1C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4422"/>
    <w:rsid w:val="007E666B"/>
    <w:rsid w:val="007E757F"/>
    <w:rsid w:val="007E7853"/>
    <w:rsid w:val="007E790E"/>
    <w:rsid w:val="007F1971"/>
    <w:rsid w:val="007F246D"/>
    <w:rsid w:val="007F283B"/>
    <w:rsid w:val="007F29E5"/>
    <w:rsid w:val="007F4090"/>
    <w:rsid w:val="00800AFF"/>
    <w:rsid w:val="00801D27"/>
    <w:rsid w:val="00801FD5"/>
    <w:rsid w:val="00802A48"/>
    <w:rsid w:val="00803A57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681B"/>
    <w:rsid w:val="00827641"/>
    <w:rsid w:val="00827E62"/>
    <w:rsid w:val="00830B6F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9C2"/>
    <w:rsid w:val="00846CAD"/>
    <w:rsid w:val="00847AD9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3C2C"/>
    <w:rsid w:val="00894632"/>
    <w:rsid w:val="008958BE"/>
    <w:rsid w:val="00895B4E"/>
    <w:rsid w:val="00896394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AB3"/>
    <w:rsid w:val="008B4521"/>
    <w:rsid w:val="008B4FE9"/>
    <w:rsid w:val="008B50C4"/>
    <w:rsid w:val="008B5BAD"/>
    <w:rsid w:val="008B63ED"/>
    <w:rsid w:val="008B727B"/>
    <w:rsid w:val="008B7E45"/>
    <w:rsid w:val="008C0526"/>
    <w:rsid w:val="008C0AF2"/>
    <w:rsid w:val="008C2553"/>
    <w:rsid w:val="008C276D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03E6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5261"/>
    <w:rsid w:val="00936C72"/>
    <w:rsid w:val="009404D6"/>
    <w:rsid w:val="00941521"/>
    <w:rsid w:val="0094212D"/>
    <w:rsid w:val="00943F1E"/>
    <w:rsid w:val="009472A7"/>
    <w:rsid w:val="00947397"/>
    <w:rsid w:val="00950290"/>
    <w:rsid w:val="00952B27"/>
    <w:rsid w:val="00955DE0"/>
    <w:rsid w:val="0095782D"/>
    <w:rsid w:val="00960361"/>
    <w:rsid w:val="009618E7"/>
    <w:rsid w:val="00962079"/>
    <w:rsid w:val="00962249"/>
    <w:rsid w:val="00962AD7"/>
    <w:rsid w:val="009639FB"/>
    <w:rsid w:val="00964642"/>
    <w:rsid w:val="00966F61"/>
    <w:rsid w:val="009671BE"/>
    <w:rsid w:val="009676E5"/>
    <w:rsid w:val="009703ED"/>
    <w:rsid w:val="00970FF3"/>
    <w:rsid w:val="009729DB"/>
    <w:rsid w:val="00973845"/>
    <w:rsid w:val="0097419F"/>
    <w:rsid w:val="00975ABF"/>
    <w:rsid w:val="0097782B"/>
    <w:rsid w:val="00980963"/>
    <w:rsid w:val="00980B4F"/>
    <w:rsid w:val="009820C4"/>
    <w:rsid w:val="0098305C"/>
    <w:rsid w:val="009843FD"/>
    <w:rsid w:val="00984609"/>
    <w:rsid w:val="009846DD"/>
    <w:rsid w:val="0098608E"/>
    <w:rsid w:val="009874C2"/>
    <w:rsid w:val="009917BE"/>
    <w:rsid w:val="00992B93"/>
    <w:rsid w:val="00992CEB"/>
    <w:rsid w:val="00993300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53D"/>
    <w:rsid w:val="009C1AE3"/>
    <w:rsid w:val="009C3970"/>
    <w:rsid w:val="009C3D49"/>
    <w:rsid w:val="009C76DB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E7C7A"/>
    <w:rsid w:val="009F013A"/>
    <w:rsid w:val="009F1128"/>
    <w:rsid w:val="009F1334"/>
    <w:rsid w:val="009F208E"/>
    <w:rsid w:val="009F4ED4"/>
    <w:rsid w:val="009F569E"/>
    <w:rsid w:val="009F5CAB"/>
    <w:rsid w:val="009F63A6"/>
    <w:rsid w:val="009F6B66"/>
    <w:rsid w:val="009F728A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2571"/>
    <w:rsid w:val="00A2295B"/>
    <w:rsid w:val="00A22F19"/>
    <w:rsid w:val="00A24083"/>
    <w:rsid w:val="00A25584"/>
    <w:rsid w:val="00A2697D"/>
    <w:rsid w:val="00A26C97"/>
    <w:rsid w:val="00A308D8"/>
    <w:rsid w:val="00A30B1E"/>
    <w:rsid w:val="00A31459"/>
    <w:rsid w:val="00A346F9"/>
    <w:rsid w:val="00A34E56"/>
    <w:rsid w:val="00A3602D"/>
    <w:rsid w:val="00A36F60"/>
    <w:rsid w:val="00A37547"/>
    <w:rsid w:val="00A376DE"/>
    <w:rsid w:val="00A40026"/>
    <w:rsid w:val="00A40615"/>
    <w:rsid w:val="00A4166D"/>
    <w:rsid w:val="00A4204F"/>
    <w:rsid w:val="00A44837"/>
    <w:rsid w:val="00A44A9A"/>
    <w:rsid w:val="00A4659B"/>
    <w:rsid w:val="00A465AC"/>
    <w:rsid w:val="00A46781"/>
    <w:rsid w:val="00A502E7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60E4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1CFC"/>
    <w:rsid w:val="00AA2B8D"/>
    <w:rsid w:val="00AA3B97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54B6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328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1BA8"/>
    <w:rsid w:val="00B23394"/>
    <w:rsid w:val="00B23E8E"/>
    <w:rsid w:val="00B243AD"/>
    <w:rsid w:val="00B25118"/>
    <w:rsid w:val="00B26726"/>
    <w:rsid w:val="00B30792"/>
    <w:rsid w:val="00B30E9F"/>
    <w:rsid w:val="00B33BC0"/>
    <w:rsid w:val="00B3471F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369"/>
    <w:rsid w:val="00B4647E"/>
    <w:rsid w:val="00B4681F"/>
    <w:rsid w:val="00B46E77"/>
    <w:rsid w:val="00B46F41"/>
    <w:rsid w:val="00B476C8"/>
    <w:rsid w:val="00B506C5"/>
    <w:rsid w:val="00B52FC4"/>
    <w:rsid w:val="00B53E21"/>
    <w:rsid w:val="00B54655"/>
    <w:rsid w:val="00B60B15"/>
    <w:rsid w:val="00B616C9"/>
    <w:rsid w:val="00B61EED"/>
    <w:rsid w:val="00B62D2E"/>
    <w:rsid w:val="00B6310A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2FAD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FDD"/>
    <w:rsid w:val="00B95EF7"/>
    <w:rsid w:val="00B9606D"/>
    <w:rsid w:val="00BA0004"/>
    <w:rsid w:val="00BA421A"/>
    <w:rsid w:val="00BA42AE"/>
    <w:rsid w:val="00BA486A"/>
    <w:rsid w:val="00BA7C3D"/>
    <w:rsid w:val="00BB00B4"/>
    <w:rsid w:val="00BB18F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53B3"/>
    <w:rsid w:val="00BD69CB"/>
    <w:rsid w:val="00BE0630"/>
    <w:rsid w:val="00BE0BB2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5D5F"/>
    <w:rsid w:val="00BF6F89"/>
    <w:rsid w:val="00C00EBD"/>
    <w:rsid w:val="00C03506"/>
    <w:rsid w:val="00C04275"/>
    <w:rsid w:val="00C068D2"/>
    <w:rsid w:val="00C13D15"/>
    <w:rsid w:val="00C13F27"/>
    <w:rsid w:val="00C15814"/>
    <w:rsid w:val="00C170F5"/>
    <w:rsid w:val="00C175C2"/>
    <w:rsid w:val="00C17A27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48C3"/>
    <w:rsid w:val="00C3573B"/>
    <w:rsid w:val="00C3713F"/>
    <w:rsid w:val="00C37331"/>
    <w:rsid w:val="00C376DC"/>
    <w:rsid w:val="00C40103"/>
    <w:rsid w:val="00C452A8"/>
    <w:rsid w:val="00C4675C"/>
    <w:rsid w:val="00C47090"/>
    <w:rsid w:val="00C47F70"/>
    <w:rsid w:val="00C501FE"/>
    <w:rsid w:val="00C518AE"/>
    <w:rsid w:val="00C5238E"/>
    <w:rsid w:val="00C53930"/>
    <w:rsid w:val="00C5427B"/>
    <w:rsid w:val="00C563B7"/>
    <w:rsid w:val="00C57DCB"/>
    <w:rsid w:val="00C57DF5"/>
    <w:rsid w:val="00C6077F"/>
    <w:rsid w:val="00C62738"/>
    <w:rsid w:val="00C63AB8"/>
    <w:rsid w:val="00C63CD2"/>
    <w:rsid w:val="00C65A6C"/>
    <w:rsid w:val="00C66634"/>
    <w:rsid w:val="00C66FB3"/>
    <w:rsid w:val="00C7090B"/>
    <w:rsid w:val="00C70EB1"/>
    <w:rsid w:val="00C72AF8"/>
    <w:rsid w:val="00C73319"/>
    <w:rsid w:val="00C76287"/>
    <w:rsid w:val="00C77304"/>
    <w:rsid w:val="00C778A1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7A8F"/>
    <w:rsid w:val="00CA0600"/>
    <w:rsid w:val="00CA150D"/>
    <w:rsid w:val="00CA1629"/>
    <w:rsid w:val="00CA2016"/>
    <w:rsid w:val="00CA25A1"/>
    <w:rsid w:val="00CA34FC"/>
    <w:rsid w:val="00CA351B"/>
    <w:rsid w:val="00CA494B"/>
    <w:rsid w:val="00CA4DC9"/>
    <w:rsid w:val="00CA6DBD"/>
    <w:rsid w:val="00CA7A7E"/>
    <w:rsid w:val="00CB0C80"/>
    <w:rsid w:val="00CB0EA4"/>
    <w:rsid w:val="00CB139B"/>
    <w:rsid w:val="00CB395E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7C7"/>
    <w:rsid w:val="00CD0ABA"/>
    <w:rsid w:val="00CD1114"/>
    <w:rsid w:val="00CD2551"/>
    <w:rsid w:val="00CD26C7"/>
    <w:rsid w:val="00CD497D"/>
    <w:rsid w:val="00CD5E4D"/>
    <w:rsid w:val="00CD7D5D"/>
    <w:rsid w:val="00CE399B"/>
    <w:rsid w:val="00CE4AE3"/>
    <w:rsid w:val="00CE575E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17BF0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AFC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45E"/>
    <w:rsid w:val="00D81326"/>
    <w:rsid w:val="00D82294"/>
    <w:rsid w:val="00D8264D"/>
    <w:rsid w:val="00D82A19"/>
    <w:rsid w:val="00D82ACE"/>
    <w:rsid w:val="00D82D95"/>
    <w:rsid w:val="00D83357"/>
    <w:rsid w:val="00D83D17"/>
    <w:rsid w:val="00D843ED"/>
    <w:rsid w:val="00D8481B"/>
    <w:rsid w:val="00D865D3"/>
    <w:rsid w:val="00D87770"/>
    <w:rsid w:val="00D910F8"/>
    <w:rsid w:val="00D9178C"/>
    <w:rsid w:val="00D91F3B"/>
    <w:rsid w:val="00D92013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00B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099"/>
    <w:rsid w:val="00DE353A"/>
    <w:rsid w:val="00DE427F"/>
    <w:rsid w:val="00DE58E5"/>
    <w:rsid w:val="00DE7C5B"/>
    <w:rsid w:val="00DF16A9"/>
    <w:rsid w:val="00DF1C6A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1AC2"/>
    <w:rsid w:val="00E12364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DB9"/>
    <w:rsid w:val="00E24F41"/>
    <w:rsid w:val="00E25846"/>
    <w:rsid w:val="00E26FE4"/>
    <w:rsid w:val="00E302E0"/>
    <w:rsid w:val="00E319DB"/>
    <w:rsid w:val="00E377C2"/>
    <w:rsid w:val="00E41C9B"/>
    <w:rsid w:val="00E42681"/>
    <w:rsid w:val="00E42DA3"/>
    <w:rsid w:val="00E43DE0"/>
    <w:rsid w:val="00E4563B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3D70"/>
    <w:rsid w:val="00E84101"/>
    <w:rsid w:val="00E84FC1"/>
    <w:rsid w:val="00E85286"/>
    <w:rsid w:val="00E85769"/>
    <w:rsid w:val="00E85ED1"/>
    <w:rsid w:val="00E87481"/>
    <w:rsid w:val="00E876C2"/>
    <w:rsid w:val="00E919A4"/>
    <w:rsid w:val="00E94032"/>
    <w:rsid w:val="00E96434"/>
    <w:rsid w:val="00E9684D"/>
    <w:rsid w:val="00EA1715"/>
    <w:rsid w:val="00EA1A65"/>
    <w:rsid w:val="00EA1C6D"/>
    <w:rsid w:val="00EA2F47"/>
    <w:rsid w:val="00EA4EAC"/>
    <w:rsid w:val="00EA620A"/>
    <w:rsid w:val="00EB0D4C"/>
    <w:rsid w:val="00EB0F32"/>
    <w:rsid w:val="00EB0FEE"/>
    <w:rsid w:val="00EB1284"/>
    <w:rsid w:val="00EB1F9D"/>
    <w:rsid w:val="00EB39DC"/>
    <w:rsid w:val="00EB4105"/>
    <w:rsid w:val="00EB421F"/>
    <w:rsid w:val="00EB47CE"/>
    <w:rsid w:val="00EB53F6"/>
    <w:rsid w:val="00EB5CB3"/>
    <w:rsid w:val="00EB74CC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053"/>
    <w:rsid w:val="00EF0551"/>
    <w:rsid w:val="00EF1004"/>
    <w:rsid w:val="00EF1AF4"/>
    <w:rsid w:val="00EF27D3"/>
    <w:rsid w:val="00EF4101"/>
    <w:rsid w:val="00EF4585"/>
    <w:rsid w:val="00EF50E4"/>
    <w:rsid w:val="00EF513A"/>
    <w:rsid w:val="00F00355"/>
    <w:rsid w:val="00F0189F"/>
    <w:rsid w:val="00F02BA8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623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0DE"/>
    <w:rsid w:val="00F4054C"/>
    <w:rsid w:val="00F411F3"/>
    <w:rsid w:val="00F423F5"/>
    <w:rsid w:val="00F46CE2"/>
    <w:rsid w:val="00F46D9C"/>
    <w:rsid w:val="00F51B70"/>
    <w:rsid w:val="00F52121"/>
    <w:rsid w:val="00F534D3"/>
    <w:rsid w:val="00F56D83"/>
    <w:rsid w:val="00F56DB9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0DAB"/>
    <w:rsid w:val="00F81FFF"/>
    <w:rsid w:val="00F8222E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385C"/>
    <w:rsid w:val="00FB4857"/>
    <w:rsid w:val="00FB4A9D"/>
    <w:rsid w:val="00FC0367"/>
    <w:rsid w:val="00FC0ED1"/>
    <w:rsid w:val="00FC14DA"/>
    <w:rsid w:val="00FC1B51"/>
    <w:rsid w:val="00FC2675"/>
    <w:rsid w:val="00FC3678"/>
    <w:rsid w:val="00FC606E"/>
    <w:rsid w:val="00FC69F1"/>
    <w:rsid w:val="00FC7C6D"/>
    <w:rsid w:val="00FD019B"/>
    <w:rsid w:val="00FD1A6C"/>
    <w:rsid w:val="00FD26E1"/>
    <w:rsid w:val="00FD36B9"/>
    <w:rsid w:val="00FD43B3"/>
    <w:rsid w:val="00FD488C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42C6"/>
    <w:rsid w:val="00FE7697"/>
    <w:rsid w:val="00FF001F"/>
    <w:rsid w:val="00FF18B1"/>
    <w:rsid w:val="00FF5A4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7BC24D79"/>
  <w15:docId w15:val="{AD17F93F-9294-468A-B20D-76309254D4D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0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qFormat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9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nhideWhenUsed/>
    <w:qFormat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xl63" w:customStyle="true">
    <w:name w:val="xl63"/>
    <w:basedOn w:val="Normal"/>
    <w:rsid w:val="00B60B1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00CCFF"/>
      <w:spacing w:before="100" w:beforeAutospacing="true" w:after="100" w:afterAutospacing="true"/>
      <w:jc w:val="center"/>
    </w:pPr>
    <w:rPr>
      <w:rFonts w:eastAsia="Times New Roman" w:cs="Times New Roman"/>
      <w:b/>
      <w:bCs/>
      <w:lang w:eastAsia="hr-HR"/>
    </w:rPr>
  </w:style>
  <w:style w:type="paragraph" w:styleId="xl64" w:customStyle="true">
    <w:name w:val="xl64"/>
    <w:basedOn w:val="Normal"/>
    <w:rsid w:val="00B60B1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 w:cs="Times New Roman"/>
      <w:lang w:eastAsia="hr-HR"/>
    </w:rPr>
  </w:style>
  <w:style w:type="paragraph" w:styleId="xl65" w:customStyle="true">
    <w:name w:val="xl65"/>
    <w:basedOn w:val="Normal"/>
    <w:rsid w:val="00B60B1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 w:cs="Times New Roman"/>
      <w:lang w:eastAsia="hr-HR"/>
    </w:rPr>
  </w:style>
  <w:style w:type="paragraph" w:styleId="xl66" w:customStyle="true">
    <w:name w:val="xl66"/>
    <w:basedOn w:val="Normal"/>
    <w:rsid w:val="00B60B15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 w:cs="Times New Roman"/>
      <w:lang w:eastAsia="hr-HR"/>
    </w:rPr>
  </w:style>
  <w:style w:type="paragraph" w:styleId="xl67" w:customStyle="true">
    <w:name w:val="xl67"/>
    <w:basedOn w:val="Normal"/>
    <w:qFormat/>
    <w:rsid w:val="00B60B15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 w:cs="Times New Roman"/>
      <w:lang w:eastAsia="hr-HR"/>
    </w:rPr>
  </w:style>
  <w:style w:type="paragraph" w:styleId="xl68" w:customStyle="true">
    <w:name w:val="xl68"/>
    <w:basedOn w:val="Normal"/>
    <w:qFormat/>
    <w:rsid w:val="00E24DB9"/>
    <w:pPr>
      <w:spacing w:before="100" w:beforeAutospacing="true" w:after="100" w:afterAutospacing="true"/>
      <w:textAlignment w:val="center"/>
    </w:pPr>
    <w:rPr>
      <w:rFonts w:ascii="Arial" w:hAnsi="Arial" w:eastAsia="Times New Roman" w:cs="Arial"/>
      <w:sz w:val="10"/>
      <w:szCs w:val="10"/>
      <w:lang w:eastAsia="hr-HR"/>
    </w:rPr>
  </w:style>
  <w:style w:type="paragraph" w:styleId="xl69" w:customStyle="true">
    <w:name w:val="xl69"/>
    <w:basedOn w:val="Normal"/>
    <w:qFormat/>
    <w:rsid w:val="00E24DB9"/>
    <w:pPr>
      <w:pBdr>
        <w:bottom w:val="single" w:color="000000" w:sz="4" w:space="0"/>
        <w:right w:val="single" w:color="000000" w:sz="4" w:space="0"/>
      </w:pBdr>
      <w:shd w:val="clear" w:color="000000" w:fill="00CCFF"/>
      <w:spacing w:before="100" w:beforeAutospacing="true" w:after="100" w:afterAutospacing="true"/>
      <w:jc w:val="center"/>
      <w:textAlignment w:val="center"/>
    </w:pPr>
    <w:rPr>
      <w:rFonts w:ascii="Arial" w:hAnsi="Arial" w:eastAsia="Times New Roman" w:cs="Arial"/>
      <w:b/>
      <w:bCs/>
      <w:sz w:val="12"/>
      <w:szCs w:val="12"/>
      <w:lang w:eastAsia="hr-HR"/>
    </w:rPr>
  </w:style>
  <w:style w:type="paragraph" w:styleId="xl70" w:customStyle="true">
    <w:name w:val="xl70"/>
    <w:basedOn w:val="Normal"/>
    <w:qFormat/>
    <w:rsid w:val="00E24DB9"/>
    <w:pPr>
      <w:spacing w:before="100" w:beforeAutospacing="true" w:after="100" w:afterAutospacing="true"/>
    </w:pPr>
    <w:rPr>
      <w:rFonts w:ascii="Arial" w:hAnsi="Arial" w:eastAsia="Times New Roman" w:cs="Arial"/>
      <w:sz w:val="12"/>
      <w:szCs w:val="12"/>
      <w:lang w:eastAsia="hr-HR"/>
    </w:rPr>
  </w:style>
  <w:style w:type="numbering" w:styleId="Bezpopisa1" w:customStyle="true">
    <w:name w:val="Bez popisa1"/>
    <w:next w:val="Bezpopisa"/>
    <w:uiPriority w:val="99"/>
    <w:semiHidden/>
    <w:unhideWhenUsed/>
    <w:rsid w:val="00E24DB9"/>
  </w:style>
  <w:style w:type="paragraph" w:styleId="xl71" w:customStyle="true">
    <w:name w:val="xl71"/>
    <w:basedOn w:val="Normal"/>
    <w:qFormat/>
    <w:rsid w:val="00E24DB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Arial" w:hAnsi="Arial" w:eastAsia="Times New Roman" w:cs="Arial"/>
      <w:sz w:val="14"/>
      <w:szCs w:val="14"/>
      <w:lang w:eastAsia="hr-HR"/>
    </w:rPr>
  </w:style>
  <w:style w:type="paragraph" w:styleId="xl72" w:customStyle="true">
    <w:name w:val="xl72"/>
    <w:basedOn w:val="Normal"/>
    <w:qFormat/>
    <w:rsid w:val="00E24DB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Arial" w:hAnsi="Arial" w:eastAsia="Times New Roman" w:cs="Arial"/>
      <w:sz w:val="14"/>
      <w:szCs w:val="14"/>
      <w:lang w:eastAsia="hr-HR"/>
    </w:rPr>
  </w:style>
  <w:style w:type="paragraph" w:styleId="xl73" w:customStyle="true">
    <w:name w:val="xl73"/>
    <w:basedOn w:val="Normal"/>
    <w:qFormat/>
    <w:rsid w:val="00E24DB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Arial" w:hAnsi="Arial" w:eastAsia="Times New Roman" w:cs="Arial"/>
      <w:sz w:val="10"/>
      <w:szCs w:val="10"/>
      <w:lang w:eastAsia="hr-HR"/>
    </w:rPr>
  </w:style>
  <w:style w:type="paragraph" w:styleId="msonormal0" w:customStyle="true">
    <w:name w:val="msonormal"/>
    <w:basedOn w:val="Normal"/>
    <w:qFormat/>
    <w:rsid w:val="005E37ED"/>
    <w:pPr>
      <w:spacing w:before="100" w:beforeAutospacing="true" w:after="100" w:afterAutospacing="true"/>
    </w:pPr>
    <w:rPr>
      <w:rFonts w:eastAsia="Times New Roman" w:cs="Times New Roman"/>
      <w:lang w:eastAsia="hr-HR"/>
    </w:rPr>
  </w:style>
  <w:style w:type="numbering" w:styleId="Bezpopisa2" w:customStyle="true">
    <w:name w:val="Bez popisa2"/>
    <w:next w:val="Bezpopisa"/>
    <w:uiPriority w:val="99"/>
    <w:semiHidden/>
    <w:unhideWhenUsed/>
    <w:rsid w:val="00C37331"/>
  </w:style>
  <w:style w:type="paragraph" w:styleId="Heading" w:customStyle="true">
    <w:name w:val="Heading"/>
    <w:basedOn w:val="Normal"/>
    <w:next w:val="Tijeloteksta"/>
    <w:qFormat/>
    <w:rsid w:val="00C37331"/>
    <w:pPr>
      <w:keepNext/>
      <w:suppressAutoHyphens/>
      <w:spacing w:before="240" w:after="120" w:line="259" w:lineRule="auto"/>
    </w:pPr>
    <w:rPr>
      <w:rFonts w:ascii="Liberation Sans" w:hAnsi="Liberation Sans" w:eastAsia="Microsoft YaHei" w:cs="Arial"/>
      <w:sz w:val="28"/>
      <w:szCs w:val="28"/>
    </w:rPr>
  </w:style>
  <w:style w:type="paragraph" w:styleId="Index" w:customStyle="true">
    <w:name w:val="Index"/>
    <w:basedOn w:val="Normal"/>
    <w:qFormat/>
    <w:rsid w:val="00C37331"/>
    <w:pPr>
      <w:suppressLineNumbers/>
      <w:suppressAutoHyphens/>
      <w:spacing w:after="160" w:line="259" w:lineRule="auto"/>
    </w:pPr>
    <w:rPr>
      <w:rFonts w:ascii="Calibri" w:hAnsi="Calibri" w:cs="Arial"/>
      <w:sz w:val="22"/>
      <w:szCs w:val="22"/>
    </w:rPr>
  </w:style>
  <w:style w:type="paragraph" w:styleId="xl74" w:customStyle="true">
    <w:name w:val="xl74"/>
    <w:basedOn w:val="Normal"/>
    <w:qFormat/>
    <w:rsid w:val="00C37331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/>
      <w:spacing w:beforeAutospacing="true" w:after="160" w:afterAutospacing="true"/>
      <w:jc w:val="center"/>
      <w:textAlignment w:val="center"/>
    </w:pPr>
    <w:rPr>
      <w:rFonts w:ascii="Arial Narrow" w:hAnsi="Arial Narrow" w:eastAsia="Times New Roman" w:cs="Times New Roman"/>
      <w:b/>
      <w:bCs/>
      <w:color w:val="000000"/>
      <w:sz w:val="20"/>
      <w:szCs w:val="20"/>
      <w:lang w:eastAsia="hr-HR"/>
    </w:rPr>
  </w:style>
  <w:style w:type="paragraph" w:styleId="xl75" w:customStyle="true">
    <w:name w:val="xl75"/>
    <w:basedOn w:val="Normal"/>
    <w:qFormat/>
    <w:rsid w:val="00C37331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/>
      <w:spacing w:beforeAutospacing="true" w:after="160" w:afterAutospacing="true"/>
      <w:jc w:val="center"/>
      <w:textAlignment w:val="center"/>
    </w:pPr>
    <w:rPr>
      <w:rFonts w:ascii="Arial Narrow" w:hAnsi="Arial Narrow" w:eastAsia="Times New Roman" w:cs="Times New Roman"/>
      <w:sz w:val="20"/>
      <w:szCs w:val="20"/>
      <w:lang w:eastAsia="hr-HR"/>
    </w:rPr>
  </w:style>
  <w:style w:type="paragraph" w:styleId="xl76" w:customStyle="true">
    <w:name w:val="xl76"/>
    <w:basedOn w:val="Normal"/>
    <w:qFormat/>
    <w:rsid w:val="00C37331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/>
      <w:spacing w:beforeAutospacing="true" w:after="160" w:afterAutospacing="true"/>
      <w:jc w:val="center"/>
      <w:textAlignment w:val="center"/>
    </w:pPr>
    <w:rPr>
      <w:rFonts w:ascii="Arial Narrow" w:hAnsi="Arial Narrow" w:eastAsia="Times New Roman" w:cs="Times New Roman"/>
      <w:sz w:val="20"/>
      <w:szCs w:val="20"/>
      <w:lang w:eastAsia="hr-HR"/>
    </w:rPr>
  </w:style>
  <w:style w:type="paragraph" w:styleId="xl77" w:customStyle="true">
    <w:name w:val="xl77"/>
    <w:basedOn w:val="Normal"/>
    <w:qFormat/>
    <w:rsid w:val="00C37331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/>
      <w:spacing w:beforeAutospacing="true" w:after="160" w:afterAutospacing="true"/>
      <w:jc w:val="center"/>
      <w:textAlignment w:val="center"/>
    </w:pPr>
    <w:rPr>
      <w:rFonts w:ascii="Arial Narrow" w:hAnsi="Arial Narrow" w:eastAsia="Times New Roman" w:cs="Times New Roman"/>
      <w:sz w:val="20"/>
      <w:szCs w:val="20"/>
      <w:lang w:eastAsia="hr-HR"/>
    </w:rPr>
  </w:style>
  <w:style w:type="paragraph" w:styleId="xl78" w:customStyle="true">
    <w:name w:val="xl78"/>
    <w:basedOn w:val="Normal"/>
    <w:qFormat/>
    <w:rsid w:val="00C37331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/>
      <w:spacing w:beforeAutospacing="true" w:after="160" w:afterAutospacing="true"/>
      <w:jc w:val="center"/>
      <w:textAlignment w:val="center"/>
    </w:pPr>
    <w:rPr>
      <w:rFonts w:eastAsia="Times New Roman" w:cs="Times New Roman"/>
      <w:lang w:eastAsia="hr-HR"/>
    </w:rPr>
  </w:style>
  <w:style w:type="paragraph" w:styleId="xl79" w:customStyle="true">
    <w:name w:val="xl79"/>
    <w:basedOn w:val="Normal"/>
    <w:qFormat/>
    <w:rsid w:val="00C37331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uppressAutoHyphens/>
      <w:spacing w:beforeAutospacing="true" w:after="160" w:afterAutospacing="true"/>
      <w:jc w:val="center"/>
      <w:textAlignment w:val="center"/>
    </w:pPr>
    <w:rPr>
      <w:rFonts w:ascii="Arial Narrow" w:hAnsi="Arial Narrow" w:eastAsia="Times New Roman" w:cs="Times New Roman"/>
      <w:sz w:val="20"/>
      <w:szCs w:val="20"/>
      <w:lang w:eastAsia="hr-HR"/>
    </w:rPr>
  </w:style>
  <w:style w:type="paragraph" w:styleId="xl80" w:customStyle="true">
    <w:name w:val="xl80"/>
    <w:basedOn w:val="Normal"/>
    <w:qFormat/>
    <w:rsid w:val="00C37331"/>
    <w:pPr>
      <w:suppressAutoHyphens/>
      <w:spacing w:beforeAutospacing="true" w:after="160" w:afterAutospacing="true"/>
      <w:jc w:val="center"/>
    </w:pPr>
    <w:rPr>
      <w:rFonts w:eastAsia="Times New Roman" w:cs="Times New Roman"/>
      <w:lang w:eastAsia="hr-HR"/>
    </w:rPr>
  </w:style>
  <w:style w:type="paragraph" w:styleId="xl81" w:customStyle="true">
    <w:name w:val="xl81"/>
    <w:basedOn w:val="Normal"/>
    <w:qFormat/>
    <w:rsid w:val="00C37331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/>
      <w:spacing w:beforeAutospacing="true" w:after="160" w:afterAutospacing="true"/>
      <w:jc w:val="center"/>
      <w:textAlignment w:val="center"/>
    </w:pPr>
    <w:rPr>
      <w:rFonts w:ascii="Arial Narrow" w:hAnsi="Arial Narrow" w:eastAsia="Times New Roman" w:cs="Times New Roman"/>
      <w:sz w:val="20"/>
      <w:szCs w:val="20"/>
      <w:lang w:eastAsia="hr-HR"/>
    </w:rPr>
  </w:style>
  <w:style w:type="paragraph" w:styleId="xl82" w:customStyle="true">
    <w:name w:val="xl82"/>
    <w:basedOn w:val="Normal"/>
    <w:qFormat/>
    <w:rsid w:val="00C37331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C000"/>
      <w:suppressAutoHyphens/>
      <w:spacing w:beforeAutospacing="true" w:after="160" w:afterAutospacing="true"/>
      <w:jc w:val="center"/>
      <w:textAlignment w:val="center"/>
    </w:pPr>
    <w:rPr>
      <w:rFonts w:ascii="Arial Narrow" w:hAnsi="Arial Narrow" w:eastAsia="Times New Roman" w:cs="Times New Roman"/>
      <w:sz w:val="20"/>
      <w:szCs w:val="20"/>
      <w:lang w:eastAsia="hr-HR"/>
    </w:rPr>
  </w:style>
  <w:style w:type="paragraph" w:styleId="xl83" w:customStyle="true">
    <w:name w:val="xl83"/>
    <w:basedOn w:val="Normal"/>
    <w:qFormat/>
    <w:rsid w:val="00C37331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uppressAutoHyphens/>
      <w:spacing w:beforeAutospacing="true" w:after="160" w:afterAutospacing="true"/>
      <w:jc w:val="center"/>
      <w:textAlignment w:val="center"/>
    </w:pPr>
    <w:rPr>
      <w:rFonts w:ascii="Arial Narrow" w:hAnsi="Arial Narrow" w:eastAsia="Times New Roman" w:cs="Times New Roman"/>
      <w:sz w:val="20"/>
      <w:szCs w:val="20"/>
      <w:lang w:eastAsia="hr-HR"/>
    </w:rPr>
  </w:style>
  <w:style w:type="paragraph" w:styleId="TableContents" w:customStyle="true">
    <w:name w:val="Table Contents"/>
    <w:basedOn w:val="Normal"/>
    <w:qFormat/>
    <w:rsid w:val="00C37331"/>
    <w:pPr>
      <w:widowControl w:val="false"/>
      <w:suppressLineNumbers/>
      <w:suppressAutoHyphens/>
      <w:spacing w:after="160" w:line="259" w:lineRule="auto"/>
    </w:pPr>
    <w:rPr>
      <w:rFonts w:ascii="Calibri" w:hAnsi="Calibri"/>
      <w:sz w:val="22"/>
      <w:szCs w:val="22"/>
    </w:rPr>
  </w:style>
  <w:style w:type="paragraph" w:styleId="TableHeading" w:customStyle="true">
    <w:name w:val="Table Heading"/>
    <w:basedOn w:val="TableContents"/>
    <w:qFormat/>
    <w:rsid w:val="00C37331"/>
    <w:pPr>
      <w:jc w:val="center"/>
    </w:pPr>
    <w:rPr>
      <w:b/>
      <w:bCs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1879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53598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9913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2306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9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8502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02512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IcmsRichClientWAS7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>21. travnja 2017.</izvorni_sadrzaj>
    <derivirana_varijabla naziv="DomainObject.StvarniPocetakDatum_1">21. travnja 2017.</derivirana_varijabla>
  </DomainObject.StvarniPocetakDatum>
  <DomainObject.StvarniZavrsetakDatum>
    <izvorni_sadrzaj>21. travnja 2017.</izvorni_sadrzaj>
    <derivirana_varijabla naziv="DomainObject.StvarniZavrsetakDatum_1">21. travnja 2017.</derivirana_varijabla>
  </DomainObject.StvarniZavrsetakDatum>
  <DomainObject.PlaniraniZavrsetakDatum>
    <izvorni_sadrzaj>21. travnja 2017.</izvorni_sadrzaj>
    <derivirana_varijabla naziv="DomainObject.PlaniraniZavrsetakDatum_1">21. travnja 2017.</derivirana_varijabla>
  </DomainObject.PlaniraniZavrsetakDatum>
  <DomainObject.PlaniraniPocetakDatum>
    <izvorni_sadrzaj>21. travnja 2017.</izvorni_sadrzaj>
    <derivirana_varijabla naziv="DomainObject.PlaniraniPocetakDatum_1">21. travnja 2017.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09:39</izvorni_sadrzaj>
    <derivirana_varijabla naziv="DomainObject.StvarniZavrsetakVrijeme_1">09:39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14</izvorni_sadrzaj>
    <derivirana_varijabla naziv="DomainObject.Zapisnik.BrojStranica_1">14</derivirana_varijabla>
  </DomainObject.Zapisnik.BrojStranica>
  <DomainObject.Zapisnik.DatumKreiranja>
    <izvorni_sadrzaj>21. travnja 2017.</izvorni_sadrzaj>
    <derivirana_varijabla naziv="DomainObject.Zapisnik.DatumKreiranja_1">21.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St-15/2017-18</izvorni_sadrzaj>
    <derivirana_varijabla naziv="DomainObject.Zapisnik.Oznaka_1">St-15/2017-18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St-15/2017</izvorni_sadrzaj>
    <derivirana_varijabla naziv="DomainObject.Predmet.OznakaBroj_1">St-15/2017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Genus društvo s ograničenom odgovornošću za usluge</izvorni_sadrzaj>
    <derivirana_varijabla naziv="DomainObject.Predmet.StrankaFormated_1">  Genus društvo s ograničenom odgovornošću za usluge</derivirana_varijabla>
  </DomainObject.Predmet.StrankaFormated>
  <DomainObject.Predmet.StrankaFormatedOIB>
    <izvorni_sadrzaj>  Genus društvo s ograničenom odgovornošću za usluge, OIB 53374719414</izvorni_sadrzaj>
    <derivirana_varijabla naziv="DomainObject.Predmet.StrankaFormatedOIB_1">  Genus društvo s ograničenom odgovornošću za usluge, OIB 53374719414</derivirana_varijabla>
  </DomainObject.Predmet.StrankaFormatedOIB>
  <DomainObject.Predmet.StrankaFormatedWithAdress>
    <izvorni_sadrzaj> Genus društvo s ograničenom odgovornošću za usluge, Ivana Kukuljevića 6, 42000 Varaždin</izvorni_sadrzaj>
    <derivirana_varijabla naziv="DomainObject.Predmet.StrankaFormatedWithAdress_1"> Genus društvo s ograničenom odgovornošću za usluge, Ivana Kukuljevića 6, 42000 Varaždin</derivirana_varijabla>
  </DomainObject.Predmet.StrankaFormatedWithAdress>
  <DomainObject.Predmet.StrankaFormatedWithAdressOIB>
    <izvorni_sadrzaj> Genus društvo s ograničenom odgovornošću za usluge, OIB 53374719414, Ivana Kukuljevića 6, 42000 Varaždin</izvorni_sadrzaj>
    <derivirana_varijabla naziv="DomainObject.Predmet.StrankaFormatedWithAdressOIB_1"> Genus društvo s ograničenom odgovornošću za usluge, OIB 53374719414, Ivana Kukuljevića 6, 42000 Varaždin</derivirana_varijabla>
  </DomainObject.Predmet.StrankaFormatedWithAdressOIB>
  <DomainObject.Predmet.StrankaWithAdress>
    <izvorni_sadrzaj>Genus društvo s ograničenom odgovornošću za usluge Ivana Kukuljevića 6,42000 Varaždin</izvorni_sadrzaj>
    <derivirana_varijabla naziv="DomainObject.Predmet.StrankaWithAdress_1">Genus društvo s ograničenom odgovornošću za usluge Ivana Kukuljevića 6,42000 Varaždin</derivirana_varijabla>
  </DomainObject.Predmet.StrankaWithAdress>
  <DomainObject.Predmet.StrankaWithAdressOIB>
    <izvorni_sadrzaj>Genus društvo s ograničenom odgovornošću za usluge, OIB 53374719414, Ivana Kukuljevića 6,42000 Varaždin</izvorni_sadrzaj>
    <derivirana_varijabla naziv="DomainObject.Predmet.StrankaWithAdressOIB_1">Genus društvo s ograničenom odgovornošću za usluge, OIB 53374719414, Ivana Kukuljevića 6,42000 Varaždin</derivirana_varijabla>
  </DomainObject.Predmet.StrankaWithAdressOIB>
  <DomainObject.Predmet.StrankaNazivFormated>
    <izvorni_sadrzaj>Genus društvo s ograničenom odgovornošću za usluge</izvorni_sadrzaj>
    <derivirana_varijabla naziv="DomainObject.Predmet.StrankaNazivFormated_1">Genus društvo s ograničenom odgovornošću za usluge</derivirana_varijabla>
  </DomainObject.Predmet.StrankaNazivFormated>
  <DomainObject.Predmet.StrankaNazivFormatedOIB>
    <izvorni_sadrzaj>Genus društvo s ograničenom odgovornošću za usluge, OIB 53374719414</izvorni_sadrzaj>
    <derivirana_varijabla naziv="DomainObject.Predmet.StrankaNazivFormatedOIB_1">Genus društvo s ograničenom odgovornošću za usluge, OIB 53374719414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Genus društvo s ograničenom odgovornošću za usluge</item>
    </izvorni_sadrzaj>
    <derivirana_varijabla naziv="DomainObject.Predmet.StrankaListFormated_1">
      <item>Genus društvo s ograničenom odgovornošću za usluge</item>
    </derivirana_varijabla>
  </DomainObject.Predmet.StrankaListFormated>
  <DomainObject.Predmet.StrankaListFormatedOIB>
    <izvorni_sadrzaj>
      <item>Genus društvo s ograničenom odgovornošću za usluge, OIB 53374719414</item>
    </izvorni_sadrzaj>
    <derivirana_varijabla naziv="DomainObject.Predmet.StrankaListFormatedOIB_1">
      <item>Genus društvo s ograničenom odgovornošću za usluge, OIB 53374719414</item>
    </derivirana_varijabla>
  </DomainObject.Predmet.StrankaListFormatedOIB>
  <DomainObject.Predmet.StrankaListFormatedWithAdress>
    <izvorni_sadrzaj>
      <item>Genus društvo s ograničenom odgovornošću za usluge, Ivana Kukuljevića 6, 42000 Varaždin</item>
    </izvorni_sadrzaj>
    <derivirana_varijabla naziv="DomainObject.Predmet.StrankaListFormatedWithAdress_1">
      <item>Genus društvo s ograničenom odgovornošću za usluge, Ivana Kukuljevića 6, 42000 Varaždin</item>
    </derivirana_varijabla>
  </DomainObject.Predmet.StrankaListFormatedWithAdress>
  <DomainObject.Predmet.StrankaListFormatedWithAdressOIB>
    <izvorni_sadrzaj>
      <item>Genus društvo s ograničenom odgovornošću za usluge, OIB 53374719414, Ivana Kukuljevića 6, 42000 Varaždin</item>
    </izvorni_sadrzaj>
    <derivirana_varijabla naziv="DomainObject.Predmet.StrankaListFormatedWithAdressOIB_1">
      <item>Genus društvo s ograničenom odgovornošću za usluge, OIB 53374719414, Ivana Kukuljevića 6, 42000 Varaždin</item>
    </derivirana_varijabla>
  </DomainObject.Predmet.StrankaListFormatedWithAdressOIB>
  <DomainObject.Predmet.StrankaListNazivFormated>
    <izvorni_sadrzaj>
      <item>Genus društvo s ograničenom odgovornošću za usluge</item>
    </izvorni_sadrzaj>
    <derivirana_varijabla naziv="DomainObject.Predmet.StrankaListNazivFormated_1">
      <item>Genus društvo s ograničenom odgovornošću za usluge</item>
    </derivirana_varijabla>
  </DomainObject.Predmet.StrankaListNazivFormated>
  <DomainObject.Predmet.StrankaListNazivFormatedOIB>
    <izvorni_sadrzaj>
      <item>Genus društvo s ograničenom odgovornošću za usluge, OIB 53374719414</item>
    </izvorni_sadrzaj>
    <derivirana_varijabla naziv="DomainObject.Predmet.StrankaListNazivFormatedOIB_1">
      <item>Genus društvo s ograničenom odgovornošću za usluge, OIB 53374719414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St-15/2017-18</izvorni_sadrzaj>
    <derivirana_varijabla naziv="DomainObject.PoslovniBrojDokumenta_1">St-15/2017-18</derivirana_varijabla>
  </DomainObject.PoslovniBrojDokumenta>
  <DomainObject.Predmet.StrankaIDrugi>
    <izvorni_sadrzaj>Genus društvo s ograničenom odgovornošću za usluge</izvorni_sadrzaj>
    <derivirana_varijabla naziv="DomainObject.Predmet.StrankaIDrugi_1">Genus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Genus društvo s ograničenom odgovornošću za usluge, OIB 53374719414, Ivana Kukuljevića 6, 42000 Varaždin</izvorni_sadrzaj>
    <derivirana_varijabla naziv="DomainObject.Predmet.StrankaIDrugiAdressOIB_1">Genus društvo s ograničenom odgovornošću za usluge, OIB 53374719414, Ivana Kukuljevića 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Genus društvo s ograničenom odgovornošću za usluge</item>
    </izvorni_sadrzaj>
    <derivirana_varijabla naziv="DomainObject.Predmet.SudioniciListNaziv_1">
      <item>Genus društvo s ograničenom odgovornošću za usluge</item>
    </derivirana_varijabla>
  </DomainObject.Predmet.SudioniciListNaziv>
  <DomainObject.Predmet.SudioniciListAdressOIB>
    <izvorni_sadrzaj>
      <item>Genus društvo s ograničenom odgovornošću za usluge, OIB 53374719414, Ivana Kukuljevića 6,42000 Varaždin</item>
    </izvorni_sadrzaj>
    <derivirana_varijabla naziv="DomainObject.Predmet.SudioniciListAdressOIB_1">
      <item>Genus društvo s ograničenom odgovornošću za usluge, OIB 53374719414, Ivana Kukuljevića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DEAE42-8979-40F8-9010-C3A8CFF5D2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27</properties:Pages>
  <properties:Words>5709</properties:Words>
  <properties:Characters>32545</properties:Characters>
  <properties:Lines>271</properties:Lines>
  <properties:Paragraphs>76</properties:Paragraphs>
  <properties:TotalTime>1201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>Prazni eSPIS predložak s naputkom</vt:lpstr>
    </vt:vector>
  </properties:TitlesOfParts>
  <properties:LinksUpToDate>false</properties:LinksUpToDate>
  <properties:CharactersWithSpaces>38178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Mihaela Hižar</cp:lastModifiedBy>
  <cp:lastPrinted>2022-03-15T12:51:00Z</cp:lastPrinted>
  <dcterms:modified xmlns:xsi="http://www.w3.org/2001/XMLSchema-instance" xsi:type="dcterms:W3CDTF">2022-03-15T13:01:00Z</dcterms:modified>
  <cp:revision>198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43</vt:i4>
  </prop:property>
  <prop:property fmtid="{D5CDD505-2E9C-101B-9397-08002B2CF9AE}" pid="5" name="Naslov">
    <vt:lpwstr>St-15/2017-18 / Zapisnik - Ročište radi ispitivanja tražbina</vt:lpwstr>
  </prop:property>
  <prop:property fmtid="{D5CDD505-2E9C-101B-9397-08002B2CF9AE}" pid="6" name="Predlozak_id">
    <vt:lpwstr>1000000458</vt:lpwstr>
  </prop:property>
  <prop:property fmtid="{D5CDD505-2E9C-101B-9397-08002B2CF9AE}" pid="7" name="Predlozak_oznaka">
    <vt:lpwstr>ZA0000</vt:lpwstr>
  </prop:property>
  <prop:property fmtid="{D5CDD505-2E9C-101B-9397-08002B2CF9AE}" pid="8" name="Predlozak_naziv">
    <vt:lpwstr>Potpuno prazni predložak - zapisnik</vt:lpwstr>
  </prop:property>
</prop:Properties>
</file>